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A86253" w14:textId="162A6472" w:rsidR="00067C61" w:rsidRPr="00067C61" w:rsidRDefault="00067C61" w:rsidP="00067C61">
      <w:pPr>
        <w:tabs>
          <w:tab w:val="left" w:pos="1800"/>
          <w:tab w:val="right" w:pos="9360"/>
        </w:tabs>
        <w:spacing w:after="0"/>
        <w:textAlignment w:val="auto"/>
        <w:rPr>
          <w:b/>
          <w:highlight w:val="yellow"/>
          <w:lang w:val="en-US"/>
        </w:rPr>
      </w:pPr>
      <w:bookmarkStart w:id="0" w:name="_Hlk489988649"/>
      <w:bookmarkEnd w:id="0"/>
      <w:r w:rsidRPr="00067C61">
        <w:rPr>
          <w:b/>
          <w:lang w:val="en-US"/>
        </w:rPr>
        <w:t>3</w:t>
      </w:r>
      <w:r w:rsidR="00C651F8">
        <w:rPr>
          <w:b/>
          <w:lang w:val="en-US"/>
        </w:rPr>
        <w:t>GPP TSG-RAN WG1 91</w:t>
      </w:r>
      <w:r w:rsidRPr="00067C61">
        <w:rPr>
          <w:b/>
          <w:lang w:val="en-US"/>
        </w:rPr>
        <w:tab/>
      </w:r>
      <w:r w:rsidR="00A44E3C">
        <w:rPr>
          <w:b/>
          <w:lang w:val="en-US"/>
        </w:rPr>
        <w:t>R1-1721425</w:t>
      </w:r>
      <w:bookmarkStart w:id="1" w:name="_GoBack"/>
      <w:bookmarkEnd w:id="1"/>
    </w:p>
    <w:p w14:paraId="2E655557" w14:textId="77777777" w:rsidR="00C651F8" w:rsidRPr="00067C61" w:rsidRDefault="00C651F8" w:rsidP="00C651F8">
      <w:pPr>
        <w:tabs>
          <w:tab w:val="left" w:pos="1800"/>
          <w:tab w:val="right" w:pos="9360"/>
        </w:tabs>
        <w:spacing w:after="0"/>
        <w:textAlignment w:val="auto"/>
        <w:rPr>
          <w:b/>
          <w:lang w:val="en-US"/>
        </w:rPr>
      </w:pPr>
      <w:r>
        <w:rPr>
          <w:b/>
          <w:lang w:val="en-US"/>
        </w:rPr>
        <w:t>Reno, USA, November 27</w:t>
      </w:r>
      <w:r w:rsidRPr="00D40B4B">
        <w:rPr>
          <w:b/>
          <w:vertAlign w:val="superscript"/>
          <w:lang w:val="en-US"/>
        </w:rPr>
        <w:t>th</w:t>
      </w:r>
      <w:r>
        <w:rPr>
          <w:b/>
          <w:lang w:val="en-US"/>
        </w:rPr>
        <w:t xml:space="preserve"> – December 1</w:t>
      </w:r>
      <w:r w:rsidRPr="00D40B4B">
        <w:rPr>
          <w:b/>
          <w:vertAlign w:val="superscript"/>
          <w:lang w:val="en-US"/>
        </w:rPr>
        <w:t>st</w:t>
      </w:r>
      <w:r>
        <w:rPr>
          <w:b/>
          <w:lang w:val="en-US"/>
        </w:rPr>
        <w:t>,</w:t>
      </w:r>
      <w:r w:rsidRPr="00067C61">
        <w:rPr>
          <w:b/>
          <w:lang w:val="en-US"/>
        </w:rPr>
        <w:t xml:space="preserve"> 2017</w:t>
      </w:r>
    </w:p>
    <w:p w14:paraId="561D9511" w14:textId="77777777" w:rsidR="00067C61" w:rsidRPr="00C651F8" w:rsidRDefault="00067C61" w:rsidP="00067C61">
      <w:pPr>
        <w:tabs>
          <w:tab w:val="left" w:pos="1800"/>
          <w:tab w:val="right" w:pos="9360"/>
        </w:tabs>
        <w:spacing w:after="0"/>
        <w:textAlignment w:val="auto"/>
        <w:rPr>
          <w:b/>
          <w:lang w:val="en-US"/>
        </w:rPr>
      </w:pPr>
    </w:p>
    <w:p w14:paraId="47EC7E06" w14:textId="77777777" w:rsidR="00067C61" w:rsidRPr="00067C61" w:rsidRDefault="00067C61" w:rsidP="00067C61">
      <w:pPr>
        <w:tabs>
          <w:tab w:val="left" w:pos="1800"/>
          <w:tab w:val="right" w:pos="9360"/>
        </w:tabs>
        <w:spacing w:after="0"/>
        <w:textAlignment w:val="auto"/>
        <w:rPr>
          <w:b/>
        </w:rPr>
      </w:pPr>
      <w:r w:rsidRPr="00067C61">
        <w:rPr>
          <w:b/>
        </w:rPr>
        <w:t>Source:</w:t>
      </w:r>
      <w:r w:rsidRPr="00067C61">
        <w:rPr>
          <w:b/>
        </w:rPr>
        <w:tab/>
        <w:t>Ericsson</w:t>
      </w:r>
    </w:p>
    <w:p w14:paraId="56AB85A5" w14:textId="3A3B60EC" w:rsidR="00067C61" w:rsidRPr="00067C61" w:rsidRDefault="00067C61" w:rsidP="00067C61">
      <w:pPr>
        <w:tabs>
          <w:tab w:val="left" w:pos="1800"/>
          <w:tab w:val="right" w:pos="9360"/>
        </w:tabs>
        <w:spacing w:after="0"/>
        <w:textAlignment w:val="auto"/>
        <w:rPr>
          <w:b/>
        </w:rPr>
      </w:pPr>
      <w:r w:rsidRPr="00067C61">
        <w:rPr>
          <w:b/>
        </w:rPr>
        <w:t>Title:</w:t>
      </w:r>
      <w:r w:rsidRPr="00067C61">
        <w:rPr>
          <w:b/>
        </w:rPr>
        <w:tab/>
      </w:r>
      <w:r w:rsidR="00D94C77">
        <w:rPr>
          <w:b/>
        </w:rPr>
        <w:t>BWP and random access</w:t>
      </w:r>
    </w:p>
    <w:p w14:paraId="0D32E023" w14:textId="2957D98E" w:rsidR="00067C61" w:rsidRPr="00067C61" w:rsidRDefault="00067C61" w:rsidP="00067C61">
      <w:pPr>
        <w:tabs>
          <w:tab w:val="left" w:pos="1800"/>
          <w:tab w:val="right" w:pos="9360"/>
        </w:tabs>
        <w:spacing w:after="0"/>
        <w:textAlignment w:val="auto"/>
        <w:rPr>
          <w:b/>
        </w:rPr>
      </w:pPr>
      <w:r w:rsidRPr="00067C61">
        <w:rPr>
          <w:b/>
        </w:rPr>
        <w:t>Agenda Item:</w:t>
      </w:r>
      <w:r w:rsidRPr="00067C61">
        <w:rPr>
          <w:b/>
        </w:rPr>
        <w:tab/>
      </w:r>
      <w:r w:rsidR="00D94C77">
        <w:rPr>
          <w:b/>
        </w:rPr>
        <w:t>7.1.4.2</w:t>
      </w:r>
    </w:p>
    <w:p w14:paraId="0650B70D" w14:textId="074F8EB7" w:rsidR="00E90E49" w:rsidRPr="00447DC9" w:rsidRDefault="00067C61" w:rsidP="00447DC9">
      <w:pPr>
        <w:tabs>
          <w:tab w:val="left" w:pos="1800"/>
          <w:tab w:val="right" w:pos="9360"/>
        </w:tabs>
        <w:spacing w:after="0"/>
        <w:textAlignment w:val="auto"/>
        <w:rPr>
          <w:b/>
        </w:rPr>
      </w:pPr>
      <w:r w:rsidRPr="00067C61">
        <w:rPr>
          <w:b/>
        </w:rPr>
        <w:t>Document for:</w:t>
      </w:r>
      <w:r w:rsidRPr="00067C61">
        <w:rPr>
          <w:b/>
        </w:rPr>
        <w:tab/>
        <w:t>Discussion and Decision</w:t>
      </w:r>
    </w:p>
    <w:p w14:paraId="7B55CC55" w14:textId="1A87AA3F" w:rsidR="006C2717" w:rsidRDefault="007E0AAB" w:rsidP="00A0182A">
      <w:pPr>
        <w:pStyle w:val="Heading1"/>
      </w:pPr>
      <w:bookmarkStart w:id="2" w:name="_Ref178064866"/>
      <w:r>
        <w:t>Discus</w:t>
      </w:r>
      <w:r w:rsidR="00502C3A">
        <w:t>s</w:t>
      </w:r>
      <w:r>
        <w:t>ion</w:t>
      </w:r>
    </w:p>
    <w:p w14:paraId="3E596115" w14:textId="51608179" w:rsidR="00D73247" w:rsidRPr="00A20B7E" w:rsidRDefault="00D73247" w:rsidP="00D73247">
      <w:pPr>
        <w:pStyle w:val="Heading2"/>
        <w:numPr>
          <w:ilvl w:val="0"/>
          <w:numId w:val="0"/>
        </w:numPr>
        <w:ind w:left="576" w:hanging="576"/>
        <w:rPr>
          <w:sz w:val="28"/>
        </w:rPr>
      </w:pPr>
      <w:r w:rsidRPr="00A20B7E">
        <w:rPr>
          <w:sz w:val="28"/>
        </w:rPr>
        <w:t>1.1</w:t>
      </w:r>
      <w:r w:rsidRPr="00A20B7E">
        <w:rPr>
          <w:sz w:val="28"/>
        </w:rPr>
        <w:tab/>
      </w:r>
      <w:r w:rsidR="00055A68">
        <w:rPr>
          <w:sz w:val="28"/>
        </w:rPr>
        <w:t>BWP and r</w:t>
      </w:r>
      <w:r w:rsidRPr="00A20B7E">
        <w:rPr>
          <w:sz w:val="28"/>
        </w:rPr>
        <w:t>andom-access resources</w:t>
      </w:r>
    </w:p>
    <w:p w14:paraId="7A1CBA38" w14:textId="05DA7307" w:rsidR="00A71E81" w:rsidRDefault="00D73247" w:rsidP="00A71E81">
      <w:r>
        <w:t>In NR, a random-</w:t>
      </w:r>
      <w:r w:rsidR="00656582">
        <w:t xml:space="preserve">access </w:t>
      </w:r>
      <w:r>
        <w:t xml:space="preserve">procedure </w:t>
      </w:r>
      <w:r w:rsidR="00656582">
        <w:t>c</w:t>
      </w:r>
      <w:r w:rsidR="00737805">
        <w:t xml:space="preserve">an be </w:t>
      </w:r>
      <w:r w:rsidR="000F0BAA">
        <w:t>initiated by a UE</w:t>
      </w:r>
      <w:r w:rsidR="00737805">
        <w:t xml:space="preserve"> in idle/inactive state as well as </w:t>
      </w:r>
      <w:r w:rsidR="000F0BAA">
        <w:t xml:space="preserve">by a UE </w:t>
      </w:r>
      <w:r w:rsidR="00737805">
        <w:t xml:space="preserve">in connected state. In the former case, the random access is typically </w:t>
      </w:r>
      <w:r w:rsidR="009E7EE8">
        <w:t>initiated</w:t>
      </w:r>
      <w:r w:rsidR="00737805">
        <w:t xml:space="preserve"> </w:t>
      </w:r>
      <w:r w:rsidR="009E7EE8">
        <w:t>with the aim</w:t>
      </w:r>
      <w:r w:rsidR="0088485F">
        <w:t xml:space="preserve"> to request a connection</w:t>
      </w:r>
      <w:r w:rsidR="00D938BD">
        <w:t xml:space="preserve"> set </w:t>
      </w:r>
      <w:r w:rsidR="00737805">
        <w:t>up. In the latter case, the random access may</w:t>
      </w:r>
      <w:r>
        <w:t>, for example,</w:t>
      </w:r>
      <w:r w:rsidR="00737805">
        <w:t xml:space="preserve"> be </w:t>
      </w:r>
      <w:r w:rsidR="009E7EE8">
        <w:t xml:space="preserve">initiated with the aim to </w:t>
      </w:r>
      <w:r w:rsidR="00737805">
        <w:t>request resources for uplink data transmission</w:t>
      </w:r>
      <w:r w:rsidR="000F5BB3">
        <w:t xml:space="preserve"> or to re-establish uplink synchronization</w:t>
      </w:r>
      <w:r w:rsidR="00737805">
        <w:t xml:space="preserve">. </w:t>
      </w:r>
    </w:p>
    <w:p w14:paraId="58CE5306" w14:textId="031E28BA" w:rsidR="00737805" w:rsidRDefault="00E67BD9" w:rsidP="00A71E81">
      <w:r>
        <w:t xml:space="preserve">For </w:t>
      </w:r>
      <w:r w:rsidR="00D73247">
        <w:t>a UE</w:t>
      </w:r>
      <w:r>
        <w:t xml:space="preserve"> i</w:t>
      </w:r>
      <w:r w:rsidR="00055A68">
        <w:t xml:space="preserve">n idle/inactive </w:t>
      </w:r>
      <w:r w:rsidR="00D73247">
        <w:t>state</w:t>
      </w:r>
      <w:r w:rsidR="00737805">
        <w:t xml:space="preserve"> the relati</w:t>
      </w:r>
      <w:r w:rsidR="005776D2">
        <w:t>on between random-access-</w:t>
      </w:r>
      <w:r w:rsidR="00626CED">
        <w:t>related transmissions and</w:t>
      </w:r>
      <w:r w:rsidR="005776D2">
        <w:t xml:space="preserve"> bandwidth part</w:t>
      </w:r>
      <w:r w:rsidR="00626CED">
        <w:t>s</w:t>
      </w:r>
      <w:r w:rsidR="00737805">
        <w:t xml:space="preserve"> </w:t>
      </w:r>
      <w:r w:rsidR="00D73247">
        <w:t xml:space="preserve">(BWPs) </w:t>
      </w:r>
      <w:r w:rsidR="00737805">
        <w:t>is</w:t>
      </w:r>
      <w:r w:rsidR="00626CED">
        <w:t xml:space="preserve"> relatively</w:t>
      </w:r>
      <w:r w:rsidR="00737805">
        <w:t xml:space="preserve"> straightforward:</w:t>
      </w:r>
    </w:p>
    <w:p w14:paraId="1B65107F" w14:textId="43210F45" w:rsidR="009E7EE8" w:rsidRDefault="009E7EE8" w:rsidP="009E7EE8">
      <w:pPr>
        <w:pStyle w:val="ListParagraph"/>
        <w:numPr>
          <w:ilvl w:val="0"/>
          <w:numId w:val="37"/>
        </w:numPr>
        <w:contextualSpacing w:val="0"/>
      </w:pPr>
      <w:r>
        <w:t>R</w:t>
      </w:r>
      <w:r w:rsidR="00737805">
        <w:t xml:space="preserve">andom-access-related </w:t>
      </w:r>
      <w:r>
        <w:t xml:space="preserve">downlink </w:t>
      </w:r>
      <w:r w:rsidR="00737805">
        <w:t>transmissions (</w:t>
      </w:r>
      <w:r w:rsidR="00626CED">
        <w:t>Random-Access Message</w:t>
      </w:r>
      <w:r w:rsidR="00CA2C42">
        <w:t xml:space="preserve"> </w:t>
      </w:r>
      <w:r w:rsidR="00737805">
        <w:t>2 and M</w:t>
      </w:r>
      <w:r w:rsidR="00626CED">
        <w:t>essage</w:t>
      </w:r>
      <w:r w:rsidR="005776D2">
        <w:t xml:space="preserve"> 4) can be assumed to be</w:t>
      </w:r>
      <w:r w:rsidR="00737805">
        <w:t xml:space="preserve"> t</w:t>
      </w:r>
      <w:r w:rsidR="00D938BD">
        <w:t>ransmitted within the initial downlink</w:t>
      </w:r>
      <w:r w:rsidR="00626CED">
        <w:t xml:space="preserve"> </w:t>
      </w:r>
      <w:r w:rsidR="00737805">
        <w:t>B</w:t>
      </w:r>
      <w:r w:rsidR="00CA2C42">
        <w:t>WP</w:t>
      </w:r>
      <w:r w:rsidR="00D938BD">
        <w:t xml:space="preserve">, </w:t>
      </w:r>
      <w:r w:rsidR="00055A68">
        <w:t>i.e. the downlink BWO</w:t>
      </w:r>
      <w:r w:rsidR="00D938BD">
        <w:t xml:space="preserve"> assigned</w:t>
      </w:r>
      <w:r w:rsidR="00055A68">
        <w:t>, by means of system information,</w:t>
      </w:r>
      <w:r w:rsidR="00D938BD">
        <w:t xml:space="preserve"> to all devices in </w:t>
      </w:r>
      <w:r w:rsidR="00626CED">
        <w:t xml:space="preserve">idle </w:t>
      </w:r>
      <w:r w:rsidR="00055A68">
        <w:t>state</w:t>
      </w:r>
      <w:r w:rsidR="00D938BD">
        <w:t>.</w:t>
      </w:r>
    </w:p>
    <w:p w14:paraId="2B756172" w14:textId="41F463CD" w:rsidR="009E7EE8" w:rsidRDefault="009E7EE8" w:rsidP="009E7EE8">
      <w:pPr>
        <w:pStyle w:val="ListParagraph"/>
        <w:numPr>
          <w:ilvl w:val="0"/>
          <w:numId w:val="37"/>
        </w:numPr>
        <w:spacing w:before="120"/>
        <w:ind w:left="714" w:hanging="357"/>
        <w:contextualSpacing w:val="0"/>
      </w:pPr>
      <w:r>
        <w:t>U</w:t>
      </w:r>
      <w:r w:rsidR="00CA2C42">
        <w:t xml:space="preserve">plink </w:t>
      </w:r>
      <w:r w:rsidR="00626CED">
        <w:t>Random-Access Messa</w:t>
      </w:r>
      <w:r w:rsidR="00CA2C42">
        <w:t>g</w:t>
      </w:r>
      <w:r w:rsidR="00626CED">
        <w:t>e</w:t>
      </w:r>
      <w:r w:rsidR="00CA2C42">
        <w:t xml:space="preserve"> 3</w:t>
      </w:r>
      <w:r w:rsidR="000F0BAA">
        <w:t xml:space="preserve"> and possible</w:t>
      </w:r>
      <w:r w:rsidR="00CA2C42">
        <w:t xml:space="preserve"> HA</w:t>
      </w:r>
      <w:r w:rsidR="00626CED">
        <w:t>RQ feedback related to Message</w:t>
      </w:r>
      <w:r w:rsidR="005776D2">
        <w:t xml:space="preserve"> 4 can be assumed</w:t>
      </w:r>
      <w:r w:rsidR="00CA2C42">
        <w:t xml:space="preserve"> to be transmitted within the </w:t>
      </w:r>
      <w:r w:rsidR="000F5BB3">
        <w:t>likewise assigned</w:t>
      </w:r>
      <w:r w:rsidR="00D938BD">
        <w:t xml:space="preserve"> initial uplink</w:t>
      </w:r>
      <w:r w:rsidR="00CA2C42">
        <w:t xml:space="preserve"> BW</w:t>
      </w:r>
      <w:r>
        <w:t>P</w:t>
      </w:r>
    </w:p>
    <w:p w14:paraId="0BC9538F" w14:textId="664980D5" w:rsidR="00CA2C42" w:rsidRDefault="000F0BAA" w:rsidP="009E7EE8">
      <w:pPr>
        <w:pStyle w:val="ListParagraph"/>
        <w:numPr>
          <w:ilvl w:val="0"/>
          <w:numId w:val="37"/>
        </w:numPr>
        <w:contextualSpacing w:val="0"/>
      </w:pPr>
      <w:r>
        <w:t>The random-access preamble</w:t>
      </w:r>
      <w:r w:rsidR="00CA2C42">
        <w:t xml:space="preserve"> </w:t>
      </w:r>
      <w:r w:rsidR="005776D2">
        <w:t>can be assumed to be transmitted within</w:t>
      </w:r>
      <w:r w:rsidR="00CA2C42">
        <w:t xml:space="preserve"> a frequency range that is fully confined within the f</w:t>
      </w:r>
      <w:r w:rsidR="00D938BD">
        <w:t>requ</w:t>
      </w:r>
      <w:r w:rsidR="00626CED">
        <w:t xml:space="preserve">ency range of the initial uplink </w:t>
      </w:r>
      <w:r w:rsidR="00CA2C42">
        <w:t>BWP</w:t>
      </w:r>
      <w:r w:rsidR="00CA2C42">
        <w:rPr>
          <w:rStyle w:val="FootnoteReference"/>
        </w:rPr>
        <w:footnoteReference w:id="1"/>
      </w:r>
    </w:p>
    <w:p w14:paraId="29B042A9" w14:textId="5BC31CBC" w:rsidR="00CA2C42" w:rsidRDefault="00CA2C42" w:rsidP="00CA2C42">
      <w:r>
        <w:t>In connected state, the</w:t>
      </w:r>
      <w:r w:rsidR="005776D2">
        <w:t xml:space="preserve"> relation between random-</w:t>
      </w:r>
      <w:r>
        <w:t>access</w:t>
      </w:r>
      <w:r w:rsidR="005776D2">
        <w:t>-related transmissions</w:t>
      </w:r>
      <w:r>
        <w:t xml:space="preserve"> and bandwi</w:t>
      </w:r>
      <w:r w:rsidR="000F0BAA">
        <w:t>d</w:t>
      </w:r>
      <w:r w:rsidR="005776D2">
        <w:t>th part</w:t>
      </w:r>
      <w:r>
        <w:t xml:space="preserve"> is m</w:t>
      </w:r>
      <w:r w:rsidR="000F0BAA">
        <w:t xml:space="preserve">ore complex as </w:t>
      </w:r>
      <w:r w:rsidR="00D938BD">
        <w:t>th</w:t>
      </w:r>
      <w:r w:rsidR="00626CED">
        <w:t xml:space="preserve">e UE may have active BWPs (downlink and/or uplink) </w:t>
      </w:r>
      <w:r w:rsidR="000F0BAA">
        <w:t>that do not cover</w:t>
      </w:r>
      <w:r>
        <w:t xml:space="preserve"> the frequen</w:t>
      </w:r>
      <w:r w:rsidR="005776D2">
        <w:t xml:space="preserve">cy-domain resources on which </w:t>
      </w:r>
      <w:r w:rsidR="00626CED">
        <w:t>the</w:t>
      </w:r>
      <w:r w:rsidR="00D938BD">
        <w:t xml:space="preserve"> </w:t>
      </w:r>
      <w:r w:rsidR="005776D2">
        <w:t>random-access-</w:t>
      </w:r>
      <w:r>
        <w:t>related transmissions are to take place.</w:t>
      </w:r>
      <w:r w:rsidR="000F0BAA">
        <w:t xml:space="preserve"> Thus, there is a potential conflict between random-access-related transmission/reception and potential other UE transmission/reception</w:t>
      </w:r>
      <w:r w:rsidR="0094392D">
        <w:t xml:space="preserve">, </w:t>
      </w:r>
      <w:r w:rsidR="000F5BB3">
        <w:t>that is, transmission</w:t>
      </w:r>
      <w:r w:rsidR="0094392D">
        <w:t>/reception</w:t>
      </w:r>
      <w:r w:rsidR="000F5BB3">
        <w:t xml:space="preserve"> that</w:t>
      </w:r>
      <w:r w:rsidR="00D938BD">
        <w:t xml:space="preserve"> the network assumes will take place within t</w:t>
      </w:r>
      <w:r w:rsidR="00626CED">
        <w:t>he active downlink/uplink BWPs</w:t>
      </w:r>
      <w:r w:rsidR="000F5BB3">
        <w:t xml:space="preserve"> of the UE</w:t>
      </w:r>
      <w:r w:rsidR="00626CED">
        <w:t>.</w:t>
      </w:r>
      <w:r w:rsidR="000F0BAA">
        <w:t xml:space="preserve"> </w:t>
      </w:r>
    </w:p>
    <w:p w14:paraId="4DBAB2DB" w14:textId="7A2FD18F" w:rsidR="00CA2C42" w:rsidRDefault="00CA2C42" w:rsidP="009E7EE8">
      <w:r>
        <w:t xml:space="preserve">For the uplink, this </w:t>
      </w:r>
      <w:r w:rsidR="0094392D">
        <w:t>can relatively easily be handled</w:t>
      </w:r>
      <w:r w:rsidR="000F0BAA">
        <w:t>. If a UE is initiating</w:t>
      </w:r>
      <w:r>
        <w:t xml:space="preserve"> random access on a</w:t>
      </w:r>
      <w:r w:rsidR="00C651F8">
        <w:t>n</w:t>
      </w:r>
      <w:r>
        <w:t xml:space="preserve"> uplink frequency resource not confined within its </w:t>
      </w:r>
      <w:r w:rsidR="00D938BD">
        <w:t>active uplink</w:t>
      </w:r>
      <w:r w:rsidR="00496A6E">
        <w:t xml:space="preserve"> BWP </w:t>
      </w:r>
      <w:r w:rsidR="00BE7BD0">
        <w:t xml:space="preserve">and, </w:t>
      </w:r>
      <w:r w:rsidR="009E7EE8">
        <w:t>f</w:t>
      </w:r>
      <w:r w:rsidR="00BE7BD0">
        <w:t xml:space="preserve">or some reason, </w:t>
      </w:r>
      <w:r w:rsidR="000F0BAA">
        <w:t>the UE</w:t>
      </w:r>
      <w:r w:rsidR="005776D2">
        <w:t xml:space="preserve"> </w:t>
      </w:r>
      <w:r w:rsidR="0094392D">
        <w:t xml:space="preserve">needs </w:t>
      </w:r>
      <w:r w:rsidR="00BE7BD0">
        <w:t xml:space="preserve">to transmit within </w:t>
      </w:r>
      <w:r w:rsidR="005776D2">
        <w:t>its</w:t>
      </w:r>
      <w:r w:rsidR="00D938BD">
        <w:t xml:space="preserve"> active uplink</w:t>
      </w:r>
      <w:r w:rsidR="009E7EE8">
        <w:t xml:space="preserve"> BWP (for example</w:t>
      </w:r>
      <w:r w:rsidR="00BE7BD0">
        <w:t xml:space="preserve"> to provide Hybrid ARQ feed</w:t>
      </w:r>
      <w:r w:rsidR="0094392D">
        <w:t xml:space="preserve">back for downlink transmissions) </w:t>
      </w:r>
      <w:r w:rsidR="00B54C82">
        <w:t>it can in most cas</w:t>
      </w:r>
      <w:r w:rsidR="0094392D">
        <w:t>e</w:t>
      </w:r>
      <w:r w:rsidR="00BE7BD0">
        <w:t xml:space="preserve"> switch back to its </w:t>
      </w:r>
      <w:r w:rsidR="009E7EE8">
        <w:t>original</w:t>
      </w:r>
      <w:r w:rsidR="00BE7BD0">
        <w:t xml:space="preserve"> a</w:t>
      </w:r>
      <w:r w:rsidR="009E7EE8">
        <w:t xml:space="preserve">ctive </w:t>
      </w:r>
      <w:r w:rsidR="00626CED">
        <w:t xml:space="preserve">uplink </w:t>
      </w:r>
      <w:r w:rsidR="0094392D">
        <w:t>BWP for the transmission</w:t>
      </w:r>
      <w:r w:rsidR="005D5368">
        <w:t xml:space="preserve">, even though the random-access procedure may not yet have ended. </w:t>
      </w:r>
    </w:p>
    <w:p w14:paraId="7E9C063A" w14:textId="19D66C9D" w:rsidR="00BE7BD0" w:rsidRDefault="00BE7BD0" w:rsidP="00BE7BD0">
      <w:r>
        <w:t>For the downlink, the situation is more complex. There are three possible scenarios</w:t>
      </w:r>
      <w:r w:rsidR="00D938BD">
        <w:t>:</w:t>
      </w:r>
    </w:p>
    <w:p w14:paraId="3C56C7A8" w14:textId="33DBA648" w:rsidR="00BE7BD0" w:rsidRDefault="00BE7BD0" w:rsidP="009E7EE8">
      <w:pPr>
        <w:pStyle w:val="ListParagraph"/>
        <w:numPr>
          <w:ilvl w:val="0"/>
          <w:numId w:val="37"/>
        </w:numPr>
        <w:ind w:left="714" w:hanging="357"/>
        <w:contextualSpacing w:val="0"/>
      </w:pPr>
      <w:r>
        <w:t>The random-access-related downlink transmissions</w:t>
      </w:r>
      <w:r w:rsidR="005776D2">
        <w:t xml:space="preserve"> </w:t>
      </w:r>
      <w:r w:rsidR="009E7EE8">
        <w:t>take place</w:t>
      </w:r>
      <w:r w:rsidR="00D938BD">
        <w:t xml:space="preserve"> within the UE active downlink</w:t>
      </w:r>
      <w:r>
        <w:t xml:space="preserve"> BWP.</w:t>
      </w:r>
    </w:p>
    <w:p w14:paraId="3E5D7CFF" w14:textId="14F47558" w:rsidR="00BE7BD0" w:rsidRDefault="00BE7BD0" w:rsidP="009E7EE8">
      <w:pPr>
        <w:pStyle w:val="ListParagraph"/>
        <w:numPr>
          <w:ilvl w:val="0"/>
          <w:numId w:val="37"/>
        </w:numPr>
        <w:ind w:left="714" w:hanging="357"/>
        <w:contextualSpacing w:val="0"/>
      </w:pPr>
      <w:r>
        <w:t>The random-access-re</w:t>
      </w:r>
      <w:r w:rsidR="009E7EE8">
        <w:t>lated downlink transmissions take place</w:t>
      </w:r>
      <w:r w:rsidR="00D938BD">
        <w:t xml:space="preserve"> within a downlink</w:t>
      </w:r>
      <w:r>
        <w:t xml:space="preserve"> BWP</w:t>
      </w:r>
      <w:r w:rsidR="00D938BD">
        <w:t xml:space="preserve"> different from the UE active downlink </w:t>
      </w:r>
      <w:r>
        <w:t>BW</w:t>
      </w:r>
      <w:r w:rsidR="00D938BD">
        <w:t>P but such that the UE active downlink</w:t>
      </w:r>
      <w:r>
        <w:t xml:space="preserve"> </w:t>
      </w:r>
      <w:r w:rsidR="00D938BD">
        <w:t>BWP is fully confined within this “random-access” downlink</w:t>
      </w:r>
      <w:r w:rsidR="009E7EE8">
        <w:t xml:space="preserve"> BWP</w:t>
      </w:r>
      <w:r>
        <w:t>. A ty</w:t>
      </w:r>
      <w:r w:rsidR="00D938BD">
        <w:t>pical case is when the active downlink</w:t>
      </w:r>
      <w:r>
        <w:t xml:space="preserve"> BWP is</w:t>
      </w:r>
      <w:r w:rsidR="0094392D">
        <w:t xml:space="preserve"> relatively narrow band (to reduce</w:t>
      </w:r>
      <w:r>
        <w:t xml:space="preserve"> UE energy</w:t>
      </w:r>
      <w:r w:rsidR="00C651F8">
        <w:t xml:space="preserve"> </w:t>
      </w:r>
      <w:r w:rsidR="0094392D">
        <w:t xml:space="preserve">consumption </w:t>
      </w:r>
      <w:r w:rsidR="00C651F8">
        <w:t xml:space="preserve">by means of </w:t>
      </w:r>
      <w:r w:rsidR="00572511">
        <w:t>“</w:t>
      </w:r>
      <w:r w:rsidR="00C651F8">
        <w:t>bandwidth adaptation</w:t>
      </w:r>
      <w:r w:rsidR="00572511">
        <w:t>”</w:t>
      </w:r>
      <w:r>
        <w:t>) and the random-access-rela</w:t>
      </w:r>
      <w:r w:rsidR="00D938BD">
        <w:t>ted transmissions are within a</w:t>
      </w:r>
      <w:r>
        <w:t xml:space="preserve"> more wideband BWP fully covering the more narrowband BWP</w:t>
      </w:r>
    </w:p>
    <w:p w14:paraId="60F2B1F7" w14:textId="6DBC32EA" w:rsidR="00BE7BD0" w:rsidRDefault="00BE7BD0" w:rsidP="009E7EE8">
      <w:pPr>
        <w:pStyle w:val="ListParagraph"/>
        <w:numPr>
          <w:ilvl w:val="0"/>
          <w:numId w:val="37"/>
        </w:numPr>
        <w:ind w:left="714" w:hanging="357"/>
        <w:contextualSpacing w:val="0"/>
      </w:pPr>
      <w:r>
        <w:t xml:space="preserve">The random-access-related downlink transmissions </w:t>
      </w:r>
      <w:r w:rsidR="005776D2">
        <w:t>take place</w:t>
      </w:r>
      <w:r w:rsidR="00D938BD">
        <w:t xml:space="preserve"> within a downlink</w:t>
      </w:r>
      <w:r>
        <w:t xml:space="preserve"> BWP</w:t>
      </w:r>
      <w:r w:rsidR="00D938BD">
        <w:t xml:space="preserve"> different from the UE active downlink</w:t>
      </w:r>
      <w:r>
        <w:t xml:space="preserve"> BWP such that the </w:t>
      </w:r>
      <w:r w:rsidR="000F0BAA">
        <w:t>the UE cannot simulta</w:t>
      </w:r>
      <w:r w:rsidR="00D938BD">
        <w:t>neously receive on the active downlink BWP and the “random-access” downlink</w:t>
      </w:r>
      <w:r w:rsidR="000F0BAA">
        <w:t xml:space="preserve"> BWP</w:t>
      </w:r>
      <w:r w:rsidR="000D7588">
        <w:t>.</w:t>
      </w:r>
    </w:p>
    <w:p w14:paraId="6A1F320E" w14:textId="4F5EFDA0" w:rsidR="000D7588" w:rsidRDefault="00D938BD" w:rsidP="000D7588">
      <w:r>
        <w:t>In the first two scenarios</w:t>
      </w:r>
      <w:r w:rsidR="000D7588">
        <w:t>, the UE ca</w:t>
      </w:r>
      <w:r>
        <w:t>n receive on its active downlink</w:t>
      </w:r>
      <w:r w:rsidR="000D7588">
        <w:t xml:space="preserve"> BWP while monitoring for random-access related downlink transmissions</w:t>
      </w:r>
      <w:r>
        <w:t xml:space="preserve"> on the “random access” downlink</w:t>
      </w:r>
      <w:r w:rsidR="000F0BAA">
        <w:t xml:space="preserve"> BWP</w:t>
      </w:r>
      <w:r>
        <w:t>. However, in the third scenario</w:t>
      </w:r>
      <w:r w:rsidR="000D7588">
        <w:t xml:space="preserve"> this is not possible. </w:t>
      </w:r>
      <w:r w:rsidR="00C651F8">
        <w:t xml:space="preserve">Thus, </w:t>
      </w:r>
      <w:r w:rsidR="00055A68">
        <w:t>in this case</w:t>
      </w:r>
      <w:r w:rsidR="00C651F8">
        <w:t xml:space="preserve"> the connected-mode UE c</w:t>
      </w:r>
      <w:r w:rsidR="000F0BAA">
        <w:t xml:space="preserve">annot be reached by the network </w:t>
      </w:r>
      <w:r w:rsidR="00055A68">
        <w:t xml:space="preserve">during the random-access procedure </w:t>
      </w:r>
      <w:r w:rsidR="000F0BAA">
        <w:t>as the network is not aware of the random</w:t>
      </w:r>
      <w:r>
        <w:t>-access attempt and thus assumes</w:t>
      </w:r>
      <w:r w:rsidR="000F0BAA">
        <w:t xml:space="preserve"> that the </w:t>
      </w:r>
      <w:r>
        <w:t xml:space="preserve">UE is </w:t>
      </w:r>
      <w:r w:rsidR="0094392D">
        <w:t>still able to receive</w:t>
      </w:r>
      <w:r w:rsidR="005D5368">
        <w:t xml:space="preserve"> on its</w:t>
      </w:r>
      <w:r>
        <w:t xml:space="preserve"> active downlink</w:t>
      </w:r>
      <w:r w:rsidR="000F0BAA">
        <w:t xml:space="preserve"> BWP. </w:t>
      </w:r>
      <w:r w:rsidR="00C651F8">
        <w:t xml:space="preserve"> </w:t>
      </w:r>
    </w:p>
    <w:p w14:paraId="29AD99D8" w14:textId="77777777" w:rsidR="00D938BD" w:rsidRDefault="00D938BD" w:rsidP="000D7588">
      <w:pPr>
        <w:rPr>
          <w:b/>
        </w:rPr>
      </w:pPr>
    </w:p>
    <w:p w14:paraId="43426984" w14:textId="77777777" w:rsidR="00D938BD" w:rsidRDefault="00D938BD" w:rsidP="000D7588">
      <w:pPr>
        <w:rPr>
          <w:b/>
        </w:rPr>
      </w:pPr>
    </w:p>
    <w:p w14:paraId="248896F1" w14:textId="77777777" w:rsidR="00D938BD" w:rsidRDefault="00D938BD" w:rsidP="000D7588">
      <w:pPr>
        <w:rPr>
          <w:b/>
        </w:rPr>
      </w:pPr>
    </w:p>
    <w:p w14:paraId="644B2F0A" w14:textId="64D5790D" w:rsidR="00C651F8" w:rsidRPr="00C651F8" w:rsidRDefault="00C651F8" w:rsidP="000D7588">
      <w:pPr>
        <w:rPr>
          <w:b/>
        </w:rPr>
      </w:pPr>
      <w:r w:rsidRPr="00C651F8">
        <w:rPr>
          <w:b/>
        </w:rPr>
        <w:t>Proposal</w:t>
      </w:r>
      <w:r w:rsidR="00D73247">
        <w:rPr>
          <w:b/>
        </w:rPr>
        <w:t xml:space="preserve"> 1</w:t>
      </w:r>
      <w:r w:rsidRPr="00C651F8">
        <w:rPr>
          <w:b/>
        </w:rPr>
        <w:t xml:space="preserve">: </w:t>
      </w:r>
    </w:p>
    <w:p w14:paraId="2F91C61D" w14:textId="03146236" w:rsidR="00CA2C42" w:rsidRDefault="000D7588" w:rsidP="00CA2C42">
      <w:r>
        <w:t>Each config</w:t>
      </w:r>
      <w:r w:rsidR="008749E9">
        <w:t>ured</w:t>
      </w:r>
      <w:r w:rsidR="008749E9" w:rsidRPr="005D5368">
        <w:t xml:space="preserve"> downlink</w:t>
      </w:r>
      <w:r w:rsidR="00D73247">
        <w:t xml:space="preserve"> BWP is </w:t>
      </w:r>
      <w:r>
        <w:t>associated with a random-access config</w:t>
      </w:r>
      <w:r w:rsidR="008749E9">
        <w:t>uration providing information about</w:t>
      </w:r>
      <w:r>
        <w:t xml:space="preserve"> </w:t>
      </w:r>
    </w:p>
    <w:p w14:paraId="4F91F376" w14:textId="36ECA683" w:rsidR="000D7588" w:rsidRPr="0094392D" w:rsidRDefault="008749E9" w:rsidP="009E7EE8">
      <w:pPr>
        <w:pStyle w:val="ListParagraph"/>
        <w:numPr>
          <w:ilvl w:val="0"/>
          <w:numId w:val="37"/>
        </w:numPr>
        <w:ind w:hanging="357"/>
        <w:contextualSpacing w:val="0"/>
        <w:rPr>
          <w:i/>
        </w:rPr>
      </w:pPr>
      <w:r>
        <w:t>What downlink</w:t>
      </w:r>
      <w:r w:rsidR="00C651F8">
        <w:t xml:space="preserve"> BWP </w:t>
      </w:r>
      <w:r w:rsidR="005D5368">
        <w:t>to</w:t>
      </w:r>
      <w:r>
        <w:t xml:space="preserve"> </w:t>
      </w:r>
      <w:r w:rsidR="005D5368">
        <w:t>use</w:t>
      </w:r>
      <w:r w:rsidR="00C651F8">
        <w:t xml:space="preserve"> for the</w:t>
      </w:r>
      <w:r w:rsidR="000D7588">
        <w:t xml:space="preserve"> random-access-related downlink transmissions (M</w:t>
      </w:r>
      <w:r w:rsidR="000F0BAA">
        <w:t>essa</w:t>
      </w:r>
      <w:r w:rsidR="000D7588">
        <w:t>g</w:t>
      </w:r>
      <w:r w:rsidR="000F0BAA">
        <w:t>e</w:t>
      </w:r>
      <w:r w:rsidR="000D7588">
        <w:t xml:space="preserve"> 2 and M</w:t>
      </w:r>
      <w:r w:rsidR="000F0BAA">
        <w:t>e</w:t>
      </w:r>
      <w:r w:rsidR="000D7588">
        <w:t>s</w:t>
      </w:r>
      <w:r w:rsidR="000F0BAA">
        <w:t>sa</w:t>
      </w:r>
      <w:r w:rsidR="000D7588">
        <w:t>g</w:t>
      </w:r>
      <w:r w:rsidR="000F0BAA">
        <w:t>e</w:t>
      </w:r>
      <w:r w:rsidR="000D7588">
        <w:t xml:space="preserve"> 4)</w:t>
      </w:r>
      <w:r>
        <w:t xml:space="preserve"> </w:t>
      </w:r>
      <w:r w:rsidR="00626CED">
        <w:t>if a random-access is initiated when the</w:t>
      </w:r>
      <w:r>
        <w:t xml:space="preserve"> con</w:t>
      </w:r>
      <w:r w:rsidR="00626CED">
        <w:t>figured BWP is active</w:t>
      </w:r>
      <w:r>
        <w:t xml:space="preserve">. This </w:t>
      </w:r>
      <w:r w:rsidR="00626CED">
        <w:t xml:space="preserve">“random-access” </w:t>
      </w:r>
      <w:r>
        <w:t>downlink</w:t>
      </w:r>
      <w:r w:rsidR="000D7588">
        <w:t xml:space="preserve"> BWP should include a common search space. </w:t>
      </w:r>
      <w:r w:rsidR="00572511">
        <w:br/>
      </w:r>
      <w:r w:rsidR="000D7588" w:rsidRPr="0094392D">
        <w:rPr>
          <w:i/>
        </w:rPr>
        <w:t>Typical cases could be</w:t>
      </w:r>
    </w:p>
    <w:p w14:paraId="64A5B9A8" w14:textId="1B9505EB" w:rsidR="000D7588" w:rsidRPr="0094392D" w:rsidRDefault="008749E9" w:rsidP="009E7EE8">
      <w:pPr>
        <w:pStyle w:val="ListParagraph"/>
        <w:numPr>
          <w:ilvl w:val="1"/>
          <w:numId w:val="37"/>
        </w:numPr>
        <w:ind w:hanging="357"/>
        <w:contextualSpacing w:val="0"/>
        <w:rPr>
          <w:i/>
        </w:rPr>
      </w:pPr>
      <w:r w:rsidRPr="0094392D">
        <w:rPr>
          <w:i/>
        </w:rPr>
        <w:t xml:space="preserve">The downlink </w:t>
      </w:r>
      <w:r w:rsidR="005D5368">
        <w:rPr>
          <w:i/>
        </w:rPr>
        <w:t>BWP</w:t>
      </w:r>
      <w:r w:rsidRPr="0094392D">
        <w:rPr>
          <w:i/>
        </w:rPr>
        <w:t xml:space="preserve"> in the RA configuration </w:t>
      </w:r>
      <w:r w:rsidR="00626CED" w:rsidRPr="0094392D">
        <w:rPr>
          <w:i/>
        </w:rPr>
        <w:t xml:space="preserve">(the “random-access” downlink BWP) </w:t>
      </w:r>
      <w:r w:rsidRPr="0094392D">
        <w:rPr>
          <w:i/>
        </w:rPr>
        <w:t>is t</w:t>
      </w:r>
      <w:r w:rsidR="000D7588" w:rsidRPr="0094392D">
        <w:rPr>
          <w:i/>
        </w:rPr>
        <w:t xml:space="preserve">he </w:t>
      </w:r>
      <w:r w:rsidR="00C651F8" w:rsidRPr="0094392D">
        <w:rPr>
          <w:i/>
        </w:rPr>
        <w:t xml:space="preserve">configured </w:t>
      </w:r>
      <w:r w:rsidRPr="0094392D">
        <w:rPr>
          <w:i/>
        </w:rPr>
        <w:t>downlink</w:t>
      </w:r>
      <w:r w:rsidR="000D7588" w:rsidRPr="0094392D">
        <w:rPr>
          <w:i/>
        </w:rPr>
        <w:t xml:space="preserve"> BWP itself</w:t>
      </w:r>
    </w:p>
    <w:p w14:paraId="46235392" w14:textId="50E3737D" w:rsidR="000D7588" w:rsidRPr="0094392D" w:rsidRDefault="005D5368" w:rsidP="009E7EE8">
      <w:pPr>
        <w:pStyle w:val="ListParagraph"/>
        <w:numPr>
          <w:ilvl w:val="1"/>
          <w:numId w:val="37"/>
        </w:numPr>
        <w:ind w:hanging="357"/>
        <w:contextualSpacing w:val="0"/>
        <w:rPr>
          <w:i/>
        </w:rPr>
      </w:pPr>
      <w:r>
        <w:rPr>
          <w:i/>
        </w:rPr>
        <w:t>The downlink DL BWP</w:t>
      </w:r>
      <w:r w:rsidR="008749E9" w:rsidRPr="0094392D">
        <w:rPr>
          <w:i/>
        </w:rPr>
        <w:t xml:space="preserve"> in the RA configuration is a</w:t>
      </w:r>
      <w:r w:rsidR="000D7588" w:rsidRPr="0094392D">
        <w:rPr>
          <w:i/>
        </w:rPr>
        <w:t xml:space="preserve"> super-set of the </w:t>
      </w:r>
      <w:r w:rsidR="00C651F8" w:rsidRPr="0094392D">
        <w:rPr>
          <w:i/>
        </w:rPr>
        <w:t xml:space="preserve">configured </w:t>
      </w:r>
      <w:r w:rsidR="00626CED" w:rsidRPr="0094392D">
        <w:rPr>
          <w:i/>
        </w:rPr>
        <w:t>downlink</w:t>
      </w:r>
      <w:r w:rsidR="000D7588" w:rsidRPr="0094392D">
        <w:rPr>
          <w:i/>
        </w:rPr>
        <w:t xml:space="preserve"> BWP</w:t>
      </w:r>
      <w:r>
        <w:rPr>
          <w:i/>
        </w:rPr>
        <w:t xml:space="preserve">, i.e. </w:t>
      </w:r>
      <w:r w:rsidR="00055A68">
        <w:rPr>
          <w:i/>
        </w:rPr>
        <w:t xml:space="preserve">it </w:t>
      </w:r>
      <w:r>
        <w:rPr>
          <w:i/>
        </w:rPr>
        <w:t>includes all resource blocks of the configured downlink BWP</w:t>
      </w:r>
    </w:p>
    <w:p w14:paraId="398AF242" w14:textId="7FBE552B" w:rsidR="000D7588" w:rsidRPr="0094392D" w:rsidRDefault="008749E9" w:rsidP="009E7EE8">
      <w:pPr>
        <w:pStyle w:val="ListParagraph"/>
        <w:numPr>
          <w:ilvl w:val="1"/>
          <w:numId w:val="37"/>
        </w:numPr>
        <w:ind w:hanging="357"/>
        <w:contextualSpacing w:val="0"/>
        <w:rPr>
          <w:i/>
        </w:rPr>
      </w:pPr>
      <w:r w:rsidRPr="0094392D">
        <w:rPr>
          <w:i/>
        </w:rPr>
        <w:t xml:space="preserve">The </w:t>
      </w:r>
      <w:r w:rsidR="005D5368">
        <w:rPr>
          <w:i/>
        </w:rPr>
        <w:t>downlink DL BWP</w:t>
      </w:r>
      <w:r w:rsidRPr="0094392D">
        <w:rPr>
          <w:i/>
        </w:rPr>
        <w:t xml:space="preserve"> in the RA configuration is t</w:t>
      </w:r>
      <w:r w:rsidR="000D7588" w:rsidRPr="0094392D">
        <w:rPr>
          <w:i/>
        </w:rPr>
        <w:t>he default</w:t>
      </w:r>
      <w:r w:rsidR="00626CED" w:rsidRPr="0094392D">
        <w:rPr>
          <w:i/>
        </w:rPr>
        <w:t xml:space="preserve"> </w:t>
      </w:r>
      <w:r w:rsidRPr="0094392D">
        <w:rPr>
          <w:i/>
        </w:rPr>
        <w:t>downlink</w:t>
      </w:r>
      <w:r w:rsidR="000D7588" w:rsidRPr="0094392D">
        <w:rPr>
          <w:i/>
        </w:rPr>
        <w:t xml:space="preserve"> BWP</w:t>
      </w:r>
      <w:r w:rsidRPr="0094392D">
        <w:rPr>
          <w:i/>
        </w:rPr>
        <w:t xml:space="preserve"> configured for the UE</w:t>
      </w:r>
    </w:p>
    <w:p w14:paraId="1AEFC11E" w14:textId="51FAD089" w:rsidR="000D7588" w:rsidRDefault="008749E9" w:rsidP="009E7EE8">
      <w:pPr>
        <w:pStyle w:val="ListParagraph"/>
        <w:numPr>
          <w:ilvl w:val="0"/>
          <w:numId w:val="37"/>
        </w:numPr>
        <w:ind w:hanging="357"/>
        <w:contextualSpacing w:val="0"/>
      </w:pPr>
      <w:r>
        <w:t xml:space="preserve">What uplink </w:t>
      </w:r>
      <w:r w:rsidR="000D7588">
        <w:t>BWP</w:t>
      </w:r>
      <w:r w:rsidR="005D5368">
        <w:t xml:space="preserve"> to use</w:t>
      </w:r>
      <w:r>
        <w:t xml:space="preserve"> for </w:t>
      </w:r>
      <w:r w:rsidR="000F0BAA">
        <w:t>Message 3 and potential Hybrid-</w:t>
      </w:r>
      <w:r w:rsidR="000D7588">
        <w:t>ARQ feedback related to M</w:t>
      </w:r>
      <w:r w:rsidR="000F0BAA">
        <w:t>es</w:t>
      </w:r>
      <w:r w:rsidR="000D7588">
        <w:t>s</w:t>
      </w:r>
      <w:r w:rsidR="000F0BAA">
        <w:t>a</w:t>
      </w:r>
      <w:r w:rsidR="000D7588">
        <w:t>g</w:t>
      </w:r>
      <w:r w:rsidR="000F0BAA">
        <w:t>e</w:t>
      </w:r>
      <w:r w:rsidR="000D7588">
        <w:t xml:space="preserve"> 4</w:t>
      </w:r>
    </w:p>
    <w:p w14:paraId="3A18BE5D" w14:textId="2F23FC58" w:rsidR="000D7588" w:rsidRDefault="000D7588" w:rsidP="000D7588">
      <w:pPr>
        <w:pStyle w:val="ListParagraph"/>
        <w:numPr>
          <w:ilvl w:val="0"/>
          <w:numId w:val="37"/>
        </w:numPr>
      </w:pPr>
      <w:r>
        <w:t>The preamble configuration (time/frequency res</w:t>
      </w:r>
      <w:r w:rsidR="005D5368">
        <w:t xml:space="preserve">ources, </w:t>
      </w:r>
      <w:r>
        <w:t>preamble format(s)</w:t>
      </w:r>
      <w:r w:rsidR="005D5368">
        <w:t>, etc.</w:t>
      </w:r>
      <w:r>
        <w:t>)</w:t>
      </w:r>
      <w:r w:rsidR="00F85BF6">
        <w:t xml:space="preserve">. </w:t>
      </w:r>
      <w:r w:rsidR="00572511">
        <w:br/>
      </w:r>
      <w:r w:rsidR="008B111A" w:rsidRPr="0094392D">
        <w:rPr>
          <w:i/>
        </w:rPr>
        <w:t>It seems reasonable to assume that t</w:t>
      </w:r>
      <w:r w:rsidR="00F85BF6" w:rsidRPr="0094392D">
        <w:rPr>
          <w:i/>
        </w:rPr>
        <w:t>he preamble should be fully confined with</w:t>
      </w:r>
      <w:r w:rsidR="008749E9" w:rsidRPr="0094392D">
        <w:rPr>
          <w:i/>
        </w:rPr>
        <w:t>in the frequency range of the uplink</w:t>
      </w:r>
      <w:r w:rsidR="00F85BF6" w:rsidRPr="0094392D">
        <w:rPr>
          <w:i/>
        </w:rPr>
        <w:t xml:space="preserve"> BWP for Message 3 (second bullet above)</w:t>
      </w:r>
      <w:r w:rsidRPr="0094392D">
        <w:rPr>
          <w:i/>
        </w:rPr>
        <w:t xml:space="preserve"> </w:t>
      </w:r>
    </w:p>
    <w:p w14:paraId="2838F0A2" w14:textId="040CE07D" w:rsidR="00D73247" w:rsidRDefault="00C651F8" w:rsidP="000D7588">
      <w:r>
        <w:t>It is up to the network to ensure that, based on a received pream</w:t>
      </w:r>
      <w:r w:rsidR="008B111A">
        <w:t>ble, it can determine on what downlink</w:t>
      </w:r>
      <w:r>
        <w:t xml:space="preserve"> BWP(s) to transmit the random-access-related downlink transmissions.</w:t>
      </w:r>
    </w:p>
    <w:p w14:paraId="370FD88B" w14:textId="1DD534A8" w:rsidR="00D73247" w:rsidRPr="00A20B7E" w:rsidRDefault="00D73247" w:rsidP="00D73247">
      <w:pPr>
        <w:pStyle w:val="Heading2"/>
        <w:numPr>
          <w:ilvl w:val="0"/>
          <w:numId w:val="0"/>
        </w:numPr>
        <w:ind w:left="576" w:hanging="576"/>
        <w:rPr>
          <w:sz w:val="28"/>
          <w:szCs w:val="28"/>
        </w:rPr>
      </w:pPr>
      <w:r w:rsidRPr="00A20B7E">
        <w:rPr>
          <w:sz w:val="28"/>
          <w:szCs w:val="28"/>
        </w:rPr>
        <w:t>1.2</w:t>
      </w:r>
      <w:r w:rsidRPr="00A20B7E">
        <w:rPr>
          <w:sz w:val="28"/>
          <w:szCs w:val="28"/>
        </w:rPr>
        <w:tab/>
        <w:t>Random-access and BWP timer</w:t>
      </w:r>
    </w:p>
    <w:p w14:paraId="6888BC8B" w14:textId="00D64488" w:rsidR="00063F78" w:rsidRDefault="00076978" w:rsidP="000D7588">
      <w:r>
        <w:t>There is, according to a</w:t>
      </w:r>
      <w:r w:rsidR="00F85BF6">
        <w:t>greements, a possibility to configu</w:t>
      </w:r>
      <w:r w:rsidR="00063F78">
        <w:t xml:space="preserve">re a </w:t>
      </w:r>
      <w:r w:rsidR="0093563A">
        <w:t xml:space="preserve">BWP-related </w:t>
      </w:r>
      <w:r w:rsidR="00063F78">
        <w:t>timer</w:t>
      </w:r>
      <w:r w:rsidR="00F85BF6">
        <w:t xml:space="preserve"> with the following properties:</w:t>
      </w:r>
    </w:p>
    <w:p w14:paraId="54BEC298" w14:textId="7096B506" w:rsidR="00063F78" w:rsidRDefault="0094392D" w:rsidP="00E11333">
      <w:pPr>
        <w:pStyle w:val="ListParagraph"/>
        <w:numPr>
          <w:ilvl w:val="0"/>
          <w:numId w:val="37"/>
        </w:numPr>
        <w:ind w:left="714" w:hanging="357"/>
        <w:contextualSpacing w:val="0"/>
      </w:pPr>
      <w:r>
        <w:t xml:space="preserve">A </w:t>
      </w:r>
      <w:r w:rsidR="00063F78">
        <w:t xml:space="preserve">UE starts the timer when </w:t>
      </w:r>
      <w:r w:rsidR="005D5368">
        <w:t>activating a</w:t>
      </w:r>
      <w:r w:rsidR="00495FE7">
        <w:t xml:space="preserve"> downlink</w:t>
      </w:r>
      <w:r w:rsidR="00063F78">
        <w:t xml:space="preserve"> BWP</w:t>
      </w:r>
    </w:p>
    <w:p w14:paraId="7F660829" w14:textId="64C51CD1" w:rsidR="00E56496" w:rsidRDefault="0094392D" w:rsidP="00E11333">
      <w:pPr>
        <w:pStyle w:val="ListParagraph"/>
        <w:numPr>
          <w:ilvl w:val="0"/>
          <w:numId w:val="37"/>
        </w:numPr>
        <w:ind w:left="714" w:hanging="357"/>
        <w:contextualSpacing w:val="0"/>
      </w:pPr>
      <w:r>
        <w:t>The UE</w:t>
      </w:r>
      <w:r w:rsidR="00055A68">
        <w:t xml:space="preserve"> resets</w:t>
      </w:r>
      <w:r w:rsidR="00063F78">
        <w:t xml:space="preserve"> the timer when </w:t>
      </w:r>
      <w:r w:rsidR="00E56496">
        <w:t>scheduled</w:t>
      </w:r>
      <w:r w:rsidR="00495FE7">
        <w:t xml:space="preserve"> on the active downlink </w:t>
      </w:r>
      <w:r w:rsidR="00E56496">
        <w:t>BWP</w:t>
      </w:r>
    </w:p>
    <w:p w14:paraId="301778D4" w14:textId="20C6DFC7" w:rsidR="00E56496" w:rsidRDefault="0093563A" w:rsidP="00E11333">
      <w:pPr>
        <w:pStyle w:val="ListParagraph"/>
        <w:numPr>
          <w:ilvl w:val="0"/>
          <w:numId w:val="37"/>
        </w:numPr>
        <w:ind w:left="714" w:hanging="357"/>
        <w:contextualSpacing w:val="0"/>
      </w:pPr>
      <w:r>
        <w:t xml:space="preserve">When the timer expires, the </w:t>
      </w:r>
      <w:r w:rsidR="00E56496">
        <w:t>UE activate</w:t>
      </w:r>
      <w:r w:rsidR="0094392D">
        <w:t>s</w:t>
      </w:r>
      <w:r w:rsidR="00E56496">
        <w:t xml:space="preserve"> </w:t>
      </w:r>
      <w:r>
        <w:t>the default downlink BWP</w:t>
      </w:r>
    </w:p>
    <w:p w14:paraId="3C6A23F6" w14:textId="11872EAF" w:rsidR="00C46714" w:rsidRDefault="0093563A" w:rsidP="00E56496">
      <w:r>
        <w:t>However, it is not obvious how this</w:t>
      </w:r>
      <w:r w:rsidR="00C46714">
        <w:t xml:space="preserve"> BWP timer would interact with connected-state random access. </w:t>
      </w:r>
      <w:r>
        <w:t>Several alternatives can be envisioned:</w:t>
      </w:r>
    </w:p>
    <w:p w14:paraId="0E358900" w14:textId="1AD9EF8A" w:rsidR="00D45920" w:rsidRDefault="00C46714" w:rsidP="00063293">
      <w:pPr>
        <w:pStyle w:val="ListParagraph"/>
        <w:numPr>
          <w:ilvl w:val="0"/>
          <w:numId w:val="37"/>
        </w:numPr>
        <w:ind w:left="714" w:hanging="357"/>
        <w:contextualSpacing w:val="0"/>
      </w:pPr>
      <w:r>
        <w:t>The timer continuous to run during the random-access procedure</w:t>
      </w:r>
      <w:r w:rsidR="0093563A">
        <w:t xml:space="preserve"> and</w:t>
      </w:r>
      <w:r>
        <w:t xml:space="preserve"> if the timer expires</w:t>
      </w:r>
      <w:r w:rsidR="005D5368">
        <w:t xml:space="preserve"> during the random-access procedure</w:t>
      </w:r>
      <w:r w:rsidR="00D45920">
        <w:t xml:space="preserve"> the UE</w:t>
      </w:r>
      <w:r>
        <w:t xml:space="preserve"> switch</w:t>
      </w:r>
      <w:r w:rsidR="00572511">
        <w:t>es</w:t>
      </w:r>
      <w:r>
        <w:t xml:space="preserve"> to </w:t>
      </w:r>
      <w:r w:rsidR="0093563A">
        <w:t>the default downlink BWP</w:t>
      </w:r>
      <w:r>
        <w:t xml:space="preserve"> </w:t>
      </w:r>
      <w:r w:rsidR="00D45920">
        <w:t>thu</w:t>
      </w:r>
      <w:r>
        <w:t>s missing any</w:t>
      </w:r>
      <w:r w:rsidR="0093563A">
        <w:t xml:space="preserve"> sti</w:t>
      </w:r>
      <w:r w:rsidR="00D45920">
        <w:t xml:space="preserve">ll </w:t>
      </w:r>
      <w:r w:rsidR="0093563A">
        <w:t>unreceived downlink random-access-related transmissions</w:t>
      </w:r>
    </w:p>
    <w:p w14:paraId="257BBEB9" w14:textId="692FAA85" w:rsidR="00D45920" w:rsidRDefault="00D45920" w:rsidP="00063293">
      <w:pPr>
        <w:pStyle w:val="ListParagraph"/>
        <w:numPr>
          <w:ilvl w:val="0"/>
          <w:numId w:val="37"/>
        </w:numPr>
        <w:ind w:left="714" w:hanging="357"/>
        <w:contextualSpacing w:val="0"/>
      </w:pPr>
      <w:r>
        <w:t xml:space="preserve">The timer continuous to run during </w:t>
      </w:r>
      <w:r w:rsidR="0093563A">
        <w:t>the random-access procedure and if the timer expires</w:t>
      </w:r>
      <w:r w:rsidR="005D5368" w:rsidRPr="005D5368">
        <w:t xml:space="preserve"> </w:t>
      </w:r>
      <w:r w:rsidR="005D5368">
        <w:t>during the random-access procedure</w:t>
      </w:r>
      <w:r>
        <w:t xml:space="preserve"> the UE switches to </w:t>
      </w:r>
      <w:r w:rsidR="0093563A">
        <w:t xml:space="preserve">the </w:t>
      </w:r>
      <w:r w:rsidR="00A867DE">
        <w:t>default downlink</w:t>
      </w:r>
      <w:r>
        <w:t xml:space="preserve"> BWP once the random-access procedure has ended</w:t>
      </w:r>
    </w:p>
    <w:p w14:paraId="7D93E14E" w14:textId="03ABB16C" w:rsidR="00D45920" w:rsidRDefault="00A867DE" w:rsidP="00063293">
      <w:pPr>
        <w:pStyle w:val="ListParagraph"/>
        <w:numPr>
          <w:ilvl w:val="0"/>
          <w:numId w:val="37"/>
        </w:numPr>
        <w:ind w:left="714" w:hanging="357"/>
        <w:contextualSpacing w:val="0"/>
      </w:pPr>
      <w:r>
        <w:t>The timer is stopped</w:t>
      </w:r>
      <w:r w:rsidR="00D45920">
        <w:t xml:space="preserve"> during the random-access procedure and restarted once the th</w:t>
      </w:r>
      <w:r w:rsidR="005776D2">
        <w:t>e random-access procedure has ended</w:t>
      </w:r>
    </w:p>
    <w:p w14:paraId="696143C0" w14:textId="20DCC2BD" w:rsidR="00C10983" w:rsidRDefault="00A867DE" w:rsidP="00AA75FE">
      <w:pPr>
        <w:pStyle w:val="ListParagraph"/>
        <w:numPr>
          <w:ilvl w:val="0"/>
          <w:numId w:val="37"/>
        </w:numPr>
        <w:ind w:left="714" w:hanging="357"/>
        <w:contextualSpacing w:val="0"/>
      </w:pPr>
      <w:r>
        <w:t>The timer is stopped</w:t>
      </w:r>
      <w:r w:rsidR="00D45920">
        <w:t xml:space="preserve"> during the random-access procedure and</w:t>
      </w:r>
      <w:r w:rsidR="005D5368">
        <w:t xml:space="preserve"> is </w:t>
      </w:r>
      <w:r w:rsidR="00D45920">
        <w:t>reset once the</w:t>
      </w:r>
      <w:r>
        <w:t xml:space="preserve"> </w:t>
      </w:r>
      <w:r w:rsidR="005776D2">
        <w:t>random-access procedure has ended</w:t>
      </w:r>
    </w:p>
    <w:p w14:paraId="3DB63D81" w14:textId="07974289" w:rsidR="00572511" w:rsidRDefault="00A867DE" w:rsidP="0093563A">
      <w:r>
        <w:t xml:space="preserve">A connected-state UE </w:t>
      </w:r>
      <w:r w:rsidR="00055A68">
        <w:t>typically initiates</w:t>
      </w:r>
      <w:r>
        <w:t xml:space="preserve"> random access to request resources or to re-establish synchronization. This is not solved by the UE switching to the default B</w:t>
      </w:r>
      <w:r w:rsidR="00055A68">
        <w:t xml:space="preserve">WP before concluding the random </w:t>
      </w:r>
      <w:r>
        <w:t xml:space="preserve">access. Thus, it seems appropriate that the UE should try to conclude the random access before any bandwidth switch triggered by timer expiration. </w:t>
      </w:r>
    </w:p>
    <w:p w14:paraId="68C617FE" w14:textId="39F7C1EA" w:rsidR="0093563A" w:rsidRDefault="00572511" w:rsidP="0093563A">
      <w:r>
        <w:t xml:space="preserve">It can also be argued that a successful </w:t>
      </w:r>
      <w:r w:rsidR="005D5368">
        <w:t>connected-state random access c</w:t>
      </w:r>
      <w:r>
        <w:t xml:space="preserve">ould be seen as a kind of UE </w:t>
      </w:r>
      <w:r w:rsidR="005D5368">
        <w:t>scheduling and thus, if the time expires</w:t>
      </w:r>
      <w:r w:rsidR="00A867DE">
        <w:t xml:space="preserve"> but the random access is successful, the UE should not switch to the default BWP but </w:t>
      </w:r>
      <w:r w:rsidR="00055A68">
        <w:t xml:space="preserve">should </w:t>
      </w:r>
      <w:r w:rsidR="00A867DE">
        <w:t>return t</w:t>
      </w:r>
      <w:r w:rsidR="005D5368">
        <w:t>o its previous active downlink B</w:t>
      </w:r>
      <w:r w:rsidR="00055A68">
        <w:t xml:space="preserve">WP with a reset timer. </w:t>
      </w:r>
    </w:p>
    <w:bookmarkEnd w:id="2"/>
    <w:p w14:paraId="3A080C16" w14:textId="77777777" w:rsidR="00B162B0" w:rsidRDefault="00B162B0" w:rsidP="00B162B0">
      <w:pPr>
        <w:rPr>
          <w:b/>
        </w:rPr>
      </w:pPr>
      <w:r w:rsidRPr="00555F97">
        <w:rPr>
          <w:b/>
        </w:rPr>
        <w:t>Proposal</w:t>
      </w:r>
      <w:r>
        <w:rPr>
          <w:b/>
        </w:rPr>
        <w:t xml:space="preserve"> 2</w:t>
      </w:r>
      <w:r w:rsidRPr="00555F97">
        <w:rPr>
          <w:b/>
        </w:rPr>
        <w:t xml:space="preserve">: </w:t>
      </w:r>
    </w:p>
    <w:p w14:paraId="61C4856D" w14:textId="0BD9BECA" w:rsidR="00B162B0" w:rsidRPr="0093563A" w:rsidRDefault="00055A68" w:rsidP="00A867DE">
      <w:r>
        <w:t xml:space="preserve">The BWP timer continues to </w:t>
      </w:r>
      <w:r w:rsidR="00B162B0" w:rsidRPr="0093563A">
        <w:t>ru</w:t>
      </w:r>
      <w:r>
        <w:t>n during connected-state random access</w:t>
      </w:r>
      <w:r w:rsidR="00B162B0" w:rsidRPr="0093563A">
        <w:t>. If the timer expires</w:t>
      </w:r>
      <w:r w:rsidR="00A867DE">
        <w:t xml:space="preserve"> during the random-access procedure</w:t>
      </w:r>
      <w:r w:rsidR="00B162B0" w:rsidRPr="0093563A">
        <w:t xml:space="preserve">, the random-access procedure continues until </w:t>
      </w:r>
      <w:r w:rsidR="00A867DE">
        <w:t xml:space="preserve">concluded </w:t>
      </w:r>
    </w:p>
    <w:p w14:paraId="76484132" w14:textId="2CBFC282" w:rsidR="0094392D" w:rsidRDefault="0094392D" w:rsidP="0094392D">
      <w:pPr>
        <w:pStyle w:val="ListParagraph"/>
        <w:numPr>
          <w:ilvl w:val="0"/>
          <w:numId w:val="37"/>
        </w:numPr>
        <w:contextualSpacing w:val="0"/>
      </w:pPr>
      <w:r>
        <w:t xml:space="preserve">If the timer has expired and the random access is </w:t>
      </w:r>
      <w:r w:rsidR="00A867DE">
        <w:t xml:space="preserve">successfully concluded, </w:t>
      </w:r>
      <w:r>
        <w:t xml:space="preserve">the device returns to the previously (before initiating the random-access procedure) </w:t>
      </w:r>
      <w:r w:rsidR="005D5368">
        <w:t xml:space="preserve">active </w:t>
      </w:r>
      <w:r>
        <w:t>BWP with a reset timer</w:t>
      </w:r>
    </w:p>
    <w:p w14:paraId="4B3F93D8" w14:textId="1F46FA6F" w:rsidR="00B162B0" w:rsidRDefault="0094392D" w:rsidP="00B162B0">
      <w:pPr>
        <w:pStyle w:val="ListParagraph"/>
        <w:numPr>
          <w:ilvl w:val="0"/>
          <w:numId w:val="37"/>
        </w:numPr>
        <w:contextualSpacing w:val="0"/>
      </w:pPr>
      <w:r>
        <w:t xml:space="preserve">If the timer has expired and the </w:t>
      </w:r>
      <w:r w:rsidR="0097687F">
        <w:t xml:space="preserve">random </w:t>
      </w:r>
      <w:r w:rsidR="00B162B0">
        <w:t>access is unsuccessful</w:t>
      </w:r>
      <w:r w:rsidR="00A867DE">
        <w:t>ly concluded,</w:t>
      </w:r>
      <w:r w:rsidR="00B162B0">
        <w:t xml:space="preserve"> the device switch to the default BWP</w:t>
      </w:r>
    </w:p>
    <w:p w14:paraId="5A2CEB6A" w14:textId="2A751720" w:rsidR="009F2927" w:rsidRDefault="008B111A" w:rsidP="00D73247">
      <w:pPr>
        <w:pStyle w:val="Heading1"/>
      </w:pPr>
      <w:r>
        <w:t>Proposals</w:t>
      </w:r>
    </w:p>
    <w:p w14:paraId="2C8F1F5A" w14:textId="77777777" w:rsidR="005D5368" w:rsidRPr="00C651F8" w:rsidRDefault="005D5368" w:rsidP="005D5368">
      <w:pPr>
        <w:rPr>
          <w:b/>
        </w:rPr>
      </w:pPr>
      <w:r w:rsidRPr="00C651F8">
        <w:rPr>
          <w:b/>
        </w:rPr>
        <w:t>Proposal</w:t>
      </w:r>
      <w:r>
        <w:rPr>
          <w:b/>
        </w:rPr>
        <w:t xml:space="preserve"> 1</w:t>
      </w:r>
      <w:r w:rsidRPr="00C651F8">
        <w:rPr>
          <w:b/>
        </w:rPr>
        <w:t xml:space="preserve">: </w:t>
      </w:r>
    </w:p>
    <w:p w14:paraId="09B29A23" w14:textId="77777777" w:rsidR="005D5368" w:rsidRDefault="005D5368" w:rsidP="005D5368">
      <w:r>
        <w:t>Each configured</w:t>
      </w:r>
      <w:r w:rsidRPr="005D5368">
        <w:t xml:space="preserve"> downlink</w:t>
      </w:r>
      <w:r>
        <w:t xml:space="preserve"> BWP is associated with a random-access configuration providing information about </w:t>
      </w:r>
    </w:p>
    <w:p w14:paraId="6990817F" w14:textId="0566A90F" w:rsidR="005D5368" w:rsidRPr="0094392D" w:rsidRDefault="005D5368" w:rsidP="005D5368">
      <w:pPr>
        <w:pStyle w:val="ListParagraph"/>
        <w:numPr>
          <w:ilvl w:val="0"/>
          <w:numId w:val="37"/>
        </w:numPr>
        <w:ind w:hanging="357"/>
        <w:contextualSpacing w:val="0"/>
        <w:rPr>
          <w:i/>
        </w:rPr>
      </w:pPr>
      <w:r>
        <w:t>What downlink BWP to use for the random-access-related downlink transmissions (Message 2 and Message 4) if a random-access is initiated when the configured BWP is active. This “random-access” downlink BWP should include a common search space.</w:t>
      </w:r>
    </w:p>
    <w:p w14:paraId="67C4CC16" w14:textId="77777777" w:rsidR="005D5368" w:rsidRDefault="005D5368" w:rsidP="005D5368">
      <w:pPr>
        <w:pStyle w:val="ListParagraph"/>
        <w:numPr>
          <w:ilvl w:val="0"/>
          <w:numId w:val="37"/>
        </w:numPr>
        <w:ind w:hanging="357"/>
        <w:contextualSpacing w:val="0"/>
      </w:pPr>
      <w:r>
        <w:t>What uplink BWP to use for Message 3 and potential Hybrid-ARQ feedback related to Message 4</w:t>
      </w:r>
    </w:p>
    <w:p w14:paraId="03D657DD" w14:textId="77A6A1F0" w:rsidR="005D5368" w:rsidRDefault="005D5368" w:rsidP="005D5368">
      <w:pPr>
        <w:pStyle w:val="ListParagraph"/>
        <w:numPr>
          <w:ilvl w:val="0"/>
          <w:numId w:val="37"/>
        </w:numPr>
      </w:pPr>
      <w:r>
        <w:t xml:space="preserve">The preamble configuration (time/frequency resources, preamble format(s), etc.). </w:t>
      </w:r>
    </w:p>
    <w:p w14:paraId="4B0B1A73" w14:textId="77777777" w:rsidR="0094392D" w:rsidRDefault="0094392D" w:rsidP="0094392D">
      <w:pPr>
        <w:rPr>
          <w:b/>
        </w:rPr>
      </w:pPr>
    </w:p>
    <w:p w14:paraId="731DA04D" w14:textId="77777777" w:rsidR="005D5368" w:rsidRDefault="005D5368" w:rsidP="005D5368">
      <w:pPr>
        <w:rPr>
          <w:b/>
        </w:rPr>
      </w:pPr>
      <w:r w:rsidRPr="00555F97">
        <w:rPr>
          <w:b/>
        </w:rPr>
        <w:t>Proposal</w:t>
      </w:r>
      <w:r>
        <w:rPr>
          <w:b/>
        </w:rPr>
        <w:t xml:space="preserve"> 2</w:t>
      </w:r>
      <w:r w:rsidRPr="00555F97">
        <w:rPr>
          <w:b/>
        </w:rPr>
        <w:t xml:space="preserve">: </w:t>
      </w:r>
    </w:p>
    <w:p w14:paraId="2B95CE81" w14:textId="62EA8DF8" w:rsidR="00055A68" w:rsidRDefault="00055A68" w:rsidP="00055A68">
      <w:r>
        <w:t xml:space="preserve">The BWP timer continues to </w:t>
      </w:r>
      <w:r w:rsidRPr="0093563A">
        <w:t>ru</w:t>
      </w:r>
      <w:r>
        <w:t>n during connected-state random access</w:t>
      </w:r>
      <w:r w:rsidRPr="0093563A">
        <w:t>. If the timer expires</w:t>
      </w:r>
      <w:r>
        <w:t xml:space="preserve"> during the random-access procedure</w:t>
      </w:r>
      <w:r w:rsidRPr="0093563A">
        <w:t xml:space="preserve">, the random-access procedure continues until </w:t>
      </w:r>
      <w:r>
        <w:t xml:space="preserve">concluded </w:t>
      </w:r>
    </w:p>
    <w:p w14:paraId="392CCE79" w14:textId="2EEBEAA7" w:rsidR="005D5368" w:rsidRDefault="005D5368" w:rsidP="005D5368">
      <w:pPr>
        <w:pStyle w:val="ListParagraph"/>
        <w:numPr>
          <w:ilvl w:val="0"/>
          <w:numId w:val="37"/>
        </w:numPr>
        <w:contextualSpacing w:val="0"/>
      </w:pPr>
      <w:r>
        <w:t>If the timer has expired and the random access is successfully concluded, the device returns to the previously (before initiating the random-access procedure) active BWP with a reset timer</w:t>
      </w:r>
    </w:p>
    <w:p w14:paraId="06F9D805" w14:textId="77777777" w:rsidR="005D5368" w:rsidRDefault="005D5368" w:rsidP="005D5368">
      <w:pPr>
        <w:pStyle w:val="ListParagraph"/>
        <w:numPr>
          <w:ilvl w:val="0"/>
          <w:numId w:val="37"/>
        </w:numPr>
        <w:contextualSpacing w:val="0"/>
      </w:pPr>
      <w:r>
        <w:t>If the timer has expired and the random access is unsuccessfully concluded, the device switch to the default BWP</w:t>
      </w:r>
    </w:p>
    <w:p w14:paraId="21F57674" w14:textId="77777777" w:rsidR="0093563A" w:rsidRDefault="0093563A" w:rsidP="0097687F"/>
    <w:p w14:paraId="1212DECC" w14:textId="77777777" w:rsidR="008B111A" w:rsidRPr="008B111A" w:rsidRDefault="008B111A" w:rsidP="008B111A"/>
    <w:sectPr w:rsidR="008B111A" w:rsidRPr="008B111A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047F43" w14:textId="77777777" w:rsidR="0023517D" w:rsidRDefault="0023517D">
      <w:r>
        <w:separator/>
      </w:r>
    </w:p>
  </w:endnote>
  <w:endnote w:type="continuationSeparator" w:id="0">
    <w:p w14:paraId="660612B6" w14:textId="77777777" w:rsidR="0023517D" w:rsidRDefault="002351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42F411" w14:textId="05493B1C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3517D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23517D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A19F2B" w14:textId="77777777" w:rsidR="0023517D" w:rsidRDefault="0023517D">
      <w:r>
        <w:separator/>
      </w:r>
    </w:p>
  </w:footnote>
  <w:footnote w:type="continuationSeparator" w:id="0">
    <w:p w14:paraId="00A41D1A" w14:textId="77777777" w:rsidR="0023517D" w:rsidRDefault="0023517D">
      <w:r>
        <w:continuationSeparator/>
      </w:r>
    </w:p>
  </w:footnote>
  <w:footnote w:id="1">
    <w:p w14:paraId="59370E67" w14:textId="4F216CEB" w:rsidR="00CA2C42" w:rsidRPr="00CA2C42" w:rsidRDefault="00CA2C42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="000F0BAA">
        <w:rPr>
          <w:lang w:val="en-US"/>
        </w:rPr>
        <w:t>O</w:t>
      </w:r>
      <w:r w:rsidRPr="00CA2C42">
        <w:rPr>
          <w:lang w:val="en-US"/>
        </w:rPr>
        <w:t xml:space="preserve">ne cannot </w:t>
      </w:r>
      <w:r w:rsidR="000F0BAA">
        <w:rPr>
          <w:lang w:val="en-US"/>
        </w:rPr>
        <w:t xml:space="preserve">really </w:t>
      </w:r>
      <w:r w:rsidRPr="00CA2C42">
        <w:rPr>
          <w:lang w:val="en-US"/>
        </w:rPr>
        <w:t>say th</w:t>
      </w:r>
      <w:r>
        <w:rPr>
          <w:lang w:val="en-US"/>
        </w:rPr>
        <w:t xml:space="preserve">at the preamble is transmitted </w:t>
      </w:r>
      <w:r w:rsidRPr="000F0BAA">
        <w:rPr>
          <w:i/>
          <w:lang w:val="en-US"/>
        </w:rPr>
        <w:t>within</w:t>
      </w:r>
      <w:r w:rsidR="000F5BB3">
        <w:rPr>
          <w:lang w:val="en-US"/>
        </w:rPr>
        <w:t xml:space="preserve"> the initia</w:t>
      </w:r>
      <w:r w:rsidR="00626CED">
        <w:rPr>
          <w:lang w:val="en-US"/>
        </w:rPr>
        <w:t>l uplink</w:t>
      </w:r>
      <w:r>
        <w:rPr>
          <w:lang w:val="en-US"/>
        </w:rPr>
        <w:t xml:space="preserve"> BWP as a BWP is numerology specific and the preamble may very we</w:t>
      </w:r>
      <w:r w:rsidR="000F5BB3">
        <w:rPr>
          <w:lang w:val="en-US"/>
        </w:rPr>
        <w:t>ll have a different numerology including the possibility for 1.25 kHz sub-carrier spacing for the preamble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F433E5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2856D39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EC96CC7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8190CEB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4E92940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70C0E2A"/>
    <w:multiLevelType w:val="hybridMultilevel"/>
    <w:tmpl w:val="02582F34"/>
    <w:lvl w:ilvl="0" w:tplc="63402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1D2596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843C9A2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FE0679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256FBD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E18EFD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8489AC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2D4661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0526CD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9343B7B"/>
    <w:multiLevelType w:val="hybridMultilevel"/>
    <w:tmpl w:val="83387CE0"/>
    <w:lvl w:ilvl="0" w:tplc="33A2266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1355CC"/>
    <w:multiLevelType w:val="hybridMultilevel"/>
    <w:tmpl w:val="55F8926E"/>
    <w:lvl w:ilvl="0" w:tplc="0BECB2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9B2F0C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B94E65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05E917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0EB3B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C5A139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5D23BD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1DE8E6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09ACFC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1CE4B9D"/>
    <w:multiLevelType w:val="hybridMultilevel"/>
    <w:tmpl w:val="25A22312"/>
    <w:lvl w:ilvl="0" w:tplc="EE002D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4D400D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AAE330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204A2C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A30B58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8A08AE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52DBC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5E6AC4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CC7D2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24061C6"/>
    <w:multiLevelType w:val="hybridMultilevel"/>
    <w:tmpl w:val="4422186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B50853"/>
    <w:multiLevelType w:val="hybridMultilevel"/>
    <w:tmpl w:val="00E8040A"/>
    <w:lvl w:ilvl="0" w:tplc="689A37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DC92C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DC856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12BB2E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92C3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420B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04BF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B43E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F29F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70E0669"/>
    <w:multiLevelType w:val="hybridMultilevel"/>
    <w:tmpl w:val="3968A906"/>
    <w:lvl w:ilvl="0" w:tplc="EDEC287A">
      <w:start w:val="1"/>
      <w:numFmt w:val="decimal"/>
      <w:pStyle w:val="Keyproposal"/>
      <w:lvlText w:val="Key proposal 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06509F"/>
    <w:multiLevelType w:val="hybridMultilevel"/>
    <w:tmpl w:val="60341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392CA0"/>
    <w:multiLevelType w:val="hybridMultilevel"/>
    <w:tmpl w:val="75F6D48E"/>
    <w:lvl w:ilvl="0" w:tplc="59A21A12">
      <w:start w:val="1"/>
      <w:numFmt w:val="bullet"/>
      <w:lvlText w:val="-"/>
      <w:lvlJc w:val="left"/>
      <w:pPr>
        <w:ind w:left="2061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8" w15:restartNumberingAfterBreak="0">
    <w:nsid w:val="3AA46647"/>
    <w:multiLevelType w:val="hybridMultilevel"/>
    <w:tmpl w:val="7B003DDE"/>
    <w:lvl w:ilvl="0" w:tplc="EA8E06C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D66BD1"/>
    <w:multiLevelType w:val="hybridMultilevel"/>
    <w:tmpl w:val="29A036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ED28ED"/>
    <w:multiLevelType w:val="hybridMultilevel"/>
    <w:tmpl w:val="448891E6"/>
    <w:lvl w:ilvl="0" w:tplc="4202B46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3974D1"/>
    <w:multiLevelType w:val="hybridMultilevel"/>
    <w:tmpl w:val="DEAE67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C03109"/>
    <w:multiLevelType w:val="hybridMultilevel"/>
    <w:tmpl w:val="BB789B8A"/>
    <w:lvl w:ilvl="0" w:tplc="47DE644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172E23"/>
    <w:multiLevelType w:val="hybridMultilevel"/>
    <w:tmpl w:val="6AE89F6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3311BA4"/>
    <w:multiLevelType w:val="hybridMultilevel"/>
    <w:tmpl w:val="580EA63C"/>
    <w:lvl w:ilvl="0" w:tplc="CCDE07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127A8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927B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0A6B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80D8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2297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D0E0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9810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9001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492713C"/>
    <w:multiLevelType w:val="hybridMultilevel"/>
    <w:tmpl w:val="BA1AFEC6"/>
    <w:lvl w:ilvl="0" w:tplc="A6406F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172528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7F6AA7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9345A0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AB88E9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A5629F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D2E991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201CB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9D4E69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717329F"/>
    <w:multiLevelType w:val="hybridMultilevel"/>
    <w:tmpl w:val="7F789F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8109B7"/>
    <w:multiLevelType w:val="hybridMultilevel"/>
    <w:tmpl w:val="E684E8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6515996"/>
    <w:multiLevelType w:val="hybridMultilevel"/>
    <w:tmpl w:val="13E46CB8"/>
    <w:lvl w:ilvl="0" w:tplc="47DE6448">
      <w:numFmt w:val="bullet"/>
      <w:lvlText w:val="-"/>
      <w:lvlJc w:val="left"/>
      <w:pPr>
        <w:ind w:left="107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4" w15:restartNumberingAfterBreak="0">
    <w:nsid w:val="7BED18BC"/>
    <w:multiLevelType w:val="multilevel"/>
    <w:tmpl w:val="32FEA0A4"/>
    <w:lvl w:ilvl="0">
      <w:start w:val="1"/>
      <w:numFmt w:val="decimal"/>
      <w:lvlText w:val="%1."/>
      <w:lvlJc w:val="left"/>
      <w:pPr>
        <w:tabs>
          <w:tab w:val="num" w:pos="3544"/>
        </w:tabs>
        <w:ind w:left="3544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num w:numId="1">
    <w:abstractNumId w:val="4"/>
  </w:num>
  <w:num w:numId="2">
    <w:abstractNumId w:val="22"/>
  </w:num>
  <w:num w:numId="3">
    <w:abstractNumId w:val="18"/>
  </w:num>
  <w:num w:numId="4">
    <w:abstractNumId w:val="19"/>
  </w:num>
  <w:num w:numId="5">
    <w:abstractNumId w:val="14"/>
  </w:num>
  <w:num w:numId="6">
    <w:abstractNumId w:val="20"/>
  </w:num>
  <w:num w:numId="7">
    <w:abstractNumId w:val="24"/>
  </w:num>
  <w:num w:numId="8">
    <w:abstractNumId w:val="15"/>
  </w:num>
  <w:num w:numId="9">
    <w:abstractNumId w:val="13"/>
  </w:num>
  <w:num w:numId="10">
    <w:abstractNumId w:val="3"/>
  </w:num>
  <w:num w:numId="11">
    <w:abstractNumId w:val="2"/>
  </w:num>
  <w:num w:numId="12">
    <w:abstractNumId w:val="1"/>
  </w:num>
  <w:num w:numId="13">
    <w:abstractNumId w:val="23"/>
  </w:num>
  <w:num w:numId="14">
    <w:abstractNumId w:val="0"/>
  </w:num>
  <w:num w:numId="1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10"/>
  </w:num>
  <w:num w:numId="18">
    <w:abstractNumId w:val="6"/>
  </w:num>
  <w:num w:numId="19">
    <w:abstractNumId w:val="17"/>
  </w:num>
  <w:num w:numId="20">
    <w:abstractNumId w:val="8"/>
  </w:num>
  <w:num w:numId="21">
    <w:abstractNumId w:val="9"/>
  </w:num>
  <w:num w:numId="22">
    <w:abstractNumId w:val="30"/>
  </w:num>
  <w:num w:numId="23">
    <w:abstractNumId w:val="16"/>
  </w:num>
  <w:num w:numId="24">
    <w:abstractNumId w:val="31"/>
  </w:num>
  <w:num w:numId="25">
    <w:abstractNumId w:val="32"/>
  </w:num>
  <w:num w:numId="26">
    <w:abstractNumId w:val="34"/>
  </w:num>
  <w:num w:numId="27">
    <w:abstractNumId w:val="26"/>
  </w:num>
  <w:num w:numId="28">
    <w:abstractNumId w:val="4"/>
    <w:lvlOverride w:ilvl="0">
      <w:startOverride w:val="10"/>
    </w:lvlOverride>
  </w:num>
  <w:num w:numId="29">
    <w:abstractNumId w:val="4"/>
    <w:lvlOverride w:ilvl="0">
      <w:startOverride w:val="10"/>
    </w:lvlOverride>
  </w:num>
  <w:num w:numId="30">
    <w:abstractNumId w:val="5"/>
  </w:num>
  <w:num w:numId="31">
    <w:abstractNumId w:val="29"/>
  </w:num>
  <w:num w:numId="32">
    <w:abstractNumId w:val="11"/>
  </w:num>
  <w:num w:numId="33">
    <w:abstractNumId w:val="7"/>
  </w:num>
  <w:num w:numId="34">
    <w:abstractNumId w:val="21"/>
  </w:num>
  <w:num w:numId="35">
    <w:abstractNumId w:val="28"/>
  </w:num>
  <w:num w:numId="36">
    <w:abstractNumId w:val="25"/>
  </w:num>
  <w:num w:numId="37">
    <w:abstractNumId w:val="27"/>
  </w:num>
  <w:num w:numId="38">
    <w:abstractNumId w:val="3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doNotDisplayPageBoundaries/>
  <w:printFractionalCharacterWidth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0" w:nlCheck="1" w:checkStyle="1"/>
  <w:activeWritingStyle w:appName="MSWord" w:lang="sv-SE" w:vendorID="64" w:dllVersion="0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savePreviewPicture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A07"/>
    <w:rsid w:val="000006E1"/>
    <w:rsid w:val="00002A37"/>
    <w:rsid w:val="00003233"/>
    <w:rsid w:val="00006446"/>
    <w:rsid w:val="00006896"/>
    <w:rsid w:val="00007B0A"/>
    <w:rsid w:val="00007CDC"/>
    <w:rsid w:val="00011B28"/>
    <w:rsid w:val="00015D15"/>
    <w:rsid w:val="00025553"/>
    <w:rsid w:val="0002564D"/>
    <w:rsid w:val="00025ECA"/>
    <w:rsid w:val="00027B62"/>
    <w:rsid w:val="000325B8"/>
    <w:rsid w:val="00034C15"/>
    <w:rsid w:val="00036BA1"/>
    <w:rsid w:val="000374BA"/>
    <w:rsid w:val="00041B25"/>
    <w:rsid w:val="000422E2"/>
    <w:rsid w:val="00042F22"/>
    <w:rsid w:val="000444EF"/>
    <w:rsid w:val="00052A07"/>
    <w:rsid w:val="000534E3"/>
    <w:rsid w:val="00055A68"/>
    <w:rsid w:val="0005606A"/>
    <w:rsid w:val="00057117"/>
    <w:rsid w:val="000614F2"/>
    <w:rsid w:val="000616E7"/>
    <w:rsid w:val="00063293"/>
    <w:rsid w:val="00063F78"/>
    <w:rsid w:val="0006487E"/>
    <w:rsid w:val="00065E1A"/>
    <w:rsid w:val="00067C61"/>
    <w:rsid w:val="00076978"/>
    <w:rsid w:val="00077E5F"/>
    <w:rsid w:val="0008036A"/>
    <w:rsid w:val="00081AE6"/>
    <w:rsid w:val="00084E4F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2A82"/>
    <w:rsid w:val="000A56F2"/>
    <w:rsid w:val="000A68BA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D7588"/>
    <w:rsid w:val="000E0527"/>
    <w:rsid w:val="000E1E92"/>
    <w:rsid w:val="000F0641"/>
    <w:rsid w:val="000F06D6"/>
    <w:rsid w:val="000F0BAA"/>
    <w:rsid w:val="000F0EB1"/>
    <w:rsid w:val="000F1106"/>
    <w:rsid w:val="000F1A1E"/>
    <w:rsid w:val="000F3BE9"/>
    <w:rsid w:val="000F3F6C"/>
    <w:rsid w:val="000F5BB3"/>
    <w:rsid w:val="000F6DF3"/>
    <w:rsid w:val="001005FF"/>
    <w:rsid w:val="001026EA"/>
    <w:rsid w:val="00103DE5"/>
    <w:rsid w:val="001062FB"/>
    <w:rsid w:val="001063E6"/>
    <w:rsid w:val="00113CF4"/>
    <w:rsid w:val="001153EA"/>
    <w:rsid w:val="00115643"/>
    <w:rsid w:val="00115A22"/>
    <w:rsid w:val="00116765"/>
    <w:rsid w:val="001219F5"/>
    <w:rsid w:val="00121A20"/>
    <w:rsid w:val="0012377F"/>
    <w:rsid w:val="00124314"/>
    <w:rsid w:val="00126B4A"/>
    <w:rsid w:val="00132FD0"/>
    <w:rsid w:val="001333E0"/>
    <w:rsid w:val="001344C0"/>
    <w:rsid w:val="001346FA"/>
    <w:rsid w:val="00135252"/>
    <w:rsid w:val="00135D20"/>
    <w:rsid w:val="00137AB5"/>
    <w:rsid w:val="00137F0B"/>
    <w:rsid w:val="00143E6D"/>
    <w:rsid w:val="00144A40"/>
    <w:rsid w:val="00151E23"/>
    <w:rsid w:val="001521A7"/>
    <w:rsid w:val="001526E0"/>
    <w:rsid w:val="001551B5"/>
    <w:rsid w:val="001659C1"/>
    <w:rsid w:val="00166BA5"/>
    <w:rsid w:val="00173A8E"/>
    <w:rsid w:val="00177795"/>
    <w:rsid w:val="00180DFD"/>
    <w:rsid w:val="0018143F"/>
    <w:rsid w:val="00190AC1"/>
    <w:rsid w:val="00190C5C"/>
    <w:rsid w:val="0019341A"/>
    <w:rsid w:val="00193BF7"/>
    <w:rsid w:val="00193DBE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C7B8A"/>
    <w:rsid w:val="001D51BA"/>
    <w:rsid w:val="001D6342"/>
    <w:rsid w:val="001D6D53"/>
    <w:rsid w:val="001E2C54"/>
    <w:rsid w:val="001E58E2"/>
    <w:rsid w:val="001E6C71"/>
    <w:rsid w:val="001E6DF3"/>
    <w:rsid w:val="001E7AED"/>
    <w:rsid w:val="001F0E66"/>
    <w:rsid w:val="001F3916"/>
    <w:rsid w:val="001F54C5"/>
    <w:rsid w:val="001F662C"/>
    <w:rsid w:val="001F7074"/>
    <w:rsid w:val="00200490"/>
    <w:rsid w:val="00201F3A"/>
    <w:rsid w:val="0020298E"/>
    <w:rsid w:val="00203F96"/>
    <w:rsid w:val="0020487D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17D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773FA"/>
    <w:rsid w:val="002805F5"/>
    <w:rsid w:val="00280751"/>
    <w:rsid w:val="00280B90"/>
    <w:rsid w:val="0028280A"/>
    <w:rsid w:val="00286ACD"/>
    <w:rsid w:val="00287838"/>
    <w:rsid w:val="00287E89"/>
    <w:rsid w:val="002907B5"/>
    <w:rsid w:val="00292EB7"/>
    <w:rsid w:val="00296227"/>
    <w:rsid w:val="00296BC8"/>
    <w:rsid w:val="00296F44"/>
    <w:rsid w:val="0029777D"/>
    <w:rsid w:val="002A055E"/>
    <w:rsid w:val="002A1D4E"/>
    <w:rsid w:val="002A2869"/>
    <w:rsid w:val="002B24D6"/>
    <w:rsid w:val="002B4BCC"/>
    <w:rsid w:val="002C41E6"/>
    <w:rsid w:val="002D022B"/>
    <w:rsid w:val="002D071A"/>
    <w:rsid w:val="002D34B2"/>
    <w:rsid w:val="002D7637"/>
    <w:rsid w:val="002E17F2"/>
    <w:rsid w:val="002E3120"/>
    <w:rsid w:val="002E7CAE"/>
    <w:rsid w:val="002F2771"/>
    <w:rsid w:val="002F37A9"/>
    <w:rsid w:val="00301CE6"/>
    <w:rsid w:val="00301ED0"/>
    <w:rsid w:val="0030256B"/>
    <w:rsid w:val="0030501F"/>
    <w:rsid w:val="00307BA1"/>
    <w:rsid w:val="00311702"/>
    <w:rsid w:val="00311E82"/>
    <w:rsid w:val="00313FD6"/>
    <w:rsid w:val="003143BD"/>
    <w:rsid w:val="00314887"/>
    <w:rsid w:val="00314FE0"/>
    <w:rsid w:val="00316FA6"/>
    <w:rsid w:val="003203ED"/>
    <w:rsid w:val="00322C9F"/>
    <w:rsid w:val="00324D23"/>
    <w:rsid w:val="00324E89"/>
    <w:rsid w:val="00331751"/>
    <w:rsid w:val="00334579"/>
    <w:rsid w:val="00335599"/>
    <w:rsid w:val="00335858"/>
    <w:rsid w:val="00336BDA"/>
    <w:rsid w:val="00342BD7"/>
    <w:rsid w:val="00343A07"/>
    <w:rsid w:val="00346DB5"/>
    <w:rsid w:val="003477B1"/>
    <w:rsid w:val="003535A6"/>
    <w:rsid w:val="00357380"/>
    <w:rsid w:val="003602D9"/>
    <w:rsid w:val="003604CE"/>
    <w:rsid w:val="00370E47"/>
    <w:rsid w:val="003742AC"/>
    <w:rsid w:val="003776A8"/>
    <w:rsid w:val="00377CE1"/>
    <w:rsid w:val="00385BF0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7FE5"/>
    <w:rsid w:val="003C0824"/>
    <w:rsid w:val="003C0B64"/>
    <w:rsid w:val="003C11C8"/>
    <w:rsid w:val="003C2702"/>
    <w:rsid w:val="003C7228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10FC"/>
    <w:rsid w:val="00402E2B"/>
    <w:rsid w:val="004041A0"/>
    <w:rsid w:val="0040512B"/>
    <w:rsid w:val="00405CA5"/>
    <w:rsid w:val="0040673F"/>
    <w:rsid w:val="00407CD3"/>
    <w:rsid w:val="00410134"/>
    <w:rsid w:val="00410B72"/>
    <w:rsid w:val="00410F18"/>
    <w:rsid w:val="00411168"/>
    <w:rsid w:val="0041263E"/>
    <w:rsid w:val="00413AAC"/>
    <w:rsid w:val="00416E4B"/>
    <w:rsid w:val="00421105"/>
    <w:rsid w:val="004242F4"/>
    <w:rsid w:val="00427248"/>
    <w:rsid w:val="00437447"/>
    <w:rsid w:val="00441A92"/>
    <w:rsid w:val="00444F56"/>
    <w:rsid w:val="00446488"/>
    <w:rsid w:val="00447DC9"/>
    <w:rsid w:val="004514B4"/>
    <w:rsid w:val="004517AA"/>
    <w:rsid w:val="00452CAC"/>
    <w:rsid w:val="00457565"/>
    <w:rsid w:val="00457B71"/>
    <w:rsid w:val="004669E2"/>
    <w:rsid w:val="00470C31"/>
    <w:rsid w:val="004734D0"/>
    <w:rsid w:val="0047556B"/>
    <w:rsid w:val="00477768"/>
    <w:rsid w:val="004864B8"/>
    <w:rsid w:val="0049083E"/>
    <w:rsid w:val="00492BC5"/>
    <w:rsid w:val="00495FE7"/>
    <w:rsid w:val="004964F1"/>
    <w:rsid w:val="00496A6E"/>
    <w:rsid w:val="004A16BC"/>
    <w:rsid w:val="004A2B94"/>
    <w:rsid w:val="004A551C"/>
    <w:rsid w:val="004B7BCE"/>
    <w:rsid w:val="004B7C0C"/>
    <w:rsid w:val="004C3898"/>
    <w:rsid w:val="004D36B1"/>
    <w:rsid w:val="004D593C"/>
    <w:rsid w:val="004D7EBD"/>
    <w:rsid w:val="004E01E0"/>
    <w:rsid w:val="004E2680"/>
    <w:rsid w:val="004E28F4"/>
    <w:rsid w:val="004E28F9"/>
    <w:rsid w:val="004E462E"/>
    <w:rsid w:val="004E56DC"/>
    <w:rsid w:val="004E76F4"/>
    <w:rsid w:val="004F0B4E"/>
    <w:rsid w:val="004F0B6C"/>
    <w:rsid w:val="004F2078"/>
    <w:rsid w:val="004F4BBA"/>
    <w:rsid w:val="004F4DA3"/>
    <w:rsid w:val="00501B30"/>
    <w:rsid w:val="00502C3A"/>
    <w:rsid w:val="00506557"/>
    <w:rsid w:val="0050677A"/>
    <w:rsid w:val="005108D8"/>
    <w:rsid w:val="005116F9"/>
    <w:rsid w:val="005153A7"/>
    <w:rsid w:val="00515EA7"/>
    <w:rsid w:val="005219CF"/>
    <w:rsid w:val="00534B59"/>
    <w:rsid w:val="005358A6"/>
    <w:rsid w:val="0053592F"/>
    <w:rsid w:val="00536759"/>
    <w:rsid w:val="00537C62"/>
    <w:rsid w:val="00542F3F"/>
    <w:rsid w:val="00545572"/>
    <w:rsid w:val="00546970"/>
    <w:rsid w:val="00547F4D"/>
    <w:rsid w:val="00550419"/>
    <w:rsid w:val="005548F9"/>
    <w:rsid w:val="00554E19"/>
    <w:rsid w:val="00555F97"/>
    <w:rsid w:val="0056121F"/>
    <w:rsid w:val="00572505"/>
    <w:rsid w:val="00572511"/>
    <w:rsid w:val="00574C3C"/>
    <w:rsid w:val="005776D2"/>
    <w:rsid w:val="00582809"/>
    <w:rsid w:val="005871B6"/>
    <w:rsid w:val="0058798C"/>
    <w:rsid w:val="005900FA"/>
    <w:rsid w:val="005935A4"/>
    <w:rsid w:val="00593E10"/>
    <w:rsid w:val="005948C2"/>
    <w:rsid w:val="00595DCA"/>
    <w:rsid w:val="0059779B"/>
    <w:rsid w:val="005A209A"/>
    <w:rsid w:val="005A662D"/>
    <w:rsid w:val="005B35D7"/>
    <w:rsid w:val="005B392A"/>
    <w:rsid w:val="005B3AA3"/>
    <w:rsid w:val="005B6F83"/>
    <w:rsid w:val="005C74FB"/>
    <w:rsid w:val="005D1602"/>
    <w:rsid w:val="005D2495"/>
    <w:rsid w:val="005D3413"/>
    <w:rsid w:val="005D5368"/>
    <w:rsid w:val="005E3232"/>
    <w:rsid w:val="005E385F"/>
    <w:rsid w:val="005E5B81"/>
    <w:rsid w:val="005F2CB1"/>
    <w:rsid w:val="005F3025"/>
    <w:rsid w:val="005F618C"/>
    <w:rsid w:val="005F6C57"/>
    <w:rsid w:val="005F70BD"/>
    <w:rsid w:val="0060283C"/>
    <w:rsid w:val="00604F14"/>
    <w:rsid w:val="00611B83"/>
    <w:rsid w:val="00613257"/>
    <w:rsid w:val="00613DCE"/>
    <w:rsid w:val="00620A71"/>
    <w:rsid w:val="00620D80"/>
    <w:rsid w:val="006212A9"/>
    <w:rsid w:val="006234A6"/>
    <w:rsid w:val="00623AFF"/>
    <w:rsid w:val="00626CED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582"/>
    <w:rsid w:val="00656A92"/>
    <w:rsid w:val="00656DDE"/>
    <w:rsid w:val="0066011D"/>
    <w:rsid w:val="006607C0"/>
    <w:rsid w:val="006613A6"/>
    <w:rsid w:val="0066258C"/>
    <w:rsid w:val="006627A2"/>
    <w:rsid w:val="006634E6"/>
    <w:rsid w:val="006655EE"/>
    <w:rsid w:val="00667BCA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0FB1"/>
    <w:rsid w:val="00681003"/>
    <w:rsid w:val="006817C9"/>
    <w:rsid w:val="00683ECE"/>
    <w:rsid w:val="00695FC2"/>
    <w:rsid w:val="00696949"/>
    <w:rsid w:val="00697052"/>
    <w:rsid w:val="006A00E4"/>
    <w:rsid w:val="006A46FB"/>
    <w:rsid w:val="006A5E28"/>
    <w:rsid w:val="006A697B"/>
    <w:rsid w:val="006A7AFF"/>
    <w:rsid w:val="006B1816"/>
    <w:rsid w:val="006B2099"/>
    <w:rsid w:val="006B50CF"/>
    <w:rsid w:val="006B5B0F"/>
    <w:rsid w:val="006C03B8"/>
    <w:rsid w:val="006C2717"/>
    <w:rsid w:val="006C5EC9"/>
    <w:rsid w:val="006C6059"/>
    <w:rsid w:val="006C63A9"/>
    <w:rsid w:val="006C7522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08E2"/>
    <w:rsid w:val="00700A6D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256D"/>
    <w:rsid w:val="00726EA6"/>
    <w:rsid w:val="00727208"/>
    <w:rsid w:val="00727680"/>
    <w:rsid w:val="00732461"/>
    <w:rsid w:val="007348B1"/>
    <w:rsid w:val="007362A6"/>
    <w:rsid w:val="00736D7D"/>
    <w:rsid w:val="00737805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17F1"/>
    <w:rsid w:val="007730BD"/>
    <w:rsid w:val="007755F2"/>
    <w:rsid w:val="00776929"/>
    <w:rsid w:val="00776971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1944"/>
    <w:rsid w:val="007D5901"/>
    <w:rsid w:val="007D7526"/>
    <w:rsid w:val="007E0AAB"/>
    <w:rsid w:val="007E4610"/>
    <w:rsid w:val="007E4715"/>
    <w:rsid w:val="007E505B"/>
    <w:rsid w:val="007E7091"/>
    <w:rsid w:val="008027FB"/>
    <w:rsid w:val="00803FAE"/>
    <w:rsid w:val="0080605F"/>
    <w:rsid w:val="00807786"/>
    <w:rsid w:val="00811FCB"/>
    <w:rsid w:val="008158D6"/>
    <w:rsid w:val="00815AA2"/>
    <w:rsid w:val="00817196"/>
    <w:rsid w:val="0082277F"/>
    <w:rsid w:val="00823382"/>
    <w:rsid w:val="008235DB"/>
    <w:rsid w:val="0082487C"/>
    <w:rsid w:val="00824AB4"/>
    <w:rsid w:val="00825C42"/>
    <w:rsid w:val="00825D25"/>
    <w:rsid w:val="00826C6D"/>
    <w:rsid w:val="00827D6F"/>
    <w:rsid w:val="008376AC"/>
    <w:rsid w:val="008444E8"/>
    <w:rsid w:val="00844E80"/>
    <w:rsid w:val="00846FE7"/>
    <w:rsid w:val="008501EF"/>
    <w:rsid w:val="00856911"/>
    <w:rsid w:val="00866FCD"/>
    <w:rsid w:val="008677FD"/>
    <w:rsid w:val="0086785A"/>
    <w:rsid w:val="008706D4"/>
    <w:rsid w:val="00870F8A"/>
    <w:rsid w:val="008719A4"/>
    <w:rsid w:val="00871D23"/>
    <w:rsid w:val="0087275A"/>
    <w:rsid w:val="00874312"/>
    <w:rsid w:val="0087437C"/>
    <w:rsid w:val="008749E9"/>
    <w:rsid w:val="00875CD7"/>
    <w:rsid w:val="00876B4D"/>
    <w:rsid w:val="00877F18"/>
    <w:rsid w:val="0088485F"/>
    <w:rsid w:val="00894A88"/>
    <w:rsid w:val="00895386"/>
    <w:rsid w:val="008A21FF"/>
    <w:rsid w:val="008A299A"/>
    <w:rsid w:val="008A2CE2"/>
    <w:rsid w:val="008A30AC"/>
    <w:rsid w:val="008A3BAD"/>
    <w:rsid w:val="008A44B8"/>
    <w:rsid w:val="008A51A8"/>
    <w:rsid w:val="008A54C7"/>
    <w:rsid w:val="008A77D8"/>
    <w:rsid w:val="008B0483"/>
    <w:rsid w:val="008B111A"/>
    <w:rsid w:val="008B120C"/>
    <w:rsid w:val="008B51A0"/>
    <w:rsid w:val="008B592A"/>
    <w:rsid w:val="008B64B5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689"/>
    <w:rsid w:val="008D6D1A"/>
    <w:rsid w:val="008E065E"/>
    <w:rsid w:val="008E0927"/>
    <w:rsid w:val="008E1909"/>
    <w:rsid w:val="008E25D8"/>
    <w:rsid w:val="008E544F"/>
    <w:rsid w:val="008F1EAB"/>
    <w:rsid w:val="008F33DC"/>
    <w:rsid w:val="008F395F"/>
    <w:rsid w:val="008F477F"/>
    <w:rsid w:val="00902350"/>
    <w:rsid w:val="0090336B"/>
    <w:rsid w:val="009053AA"/>
    <w:rsid w:val="00906939"/>
    <w:rsid w:val="00910B7D"/>
    <w:rsid w:val="00911DFB"/>
    <w:rsid w:val="009139D9"/>
    <w:rsid w:val="00913DDD"/>
    <w:rsid w:val="00914AD8"/>
    <w:rsid w:val="00914EA3"/>
    <w:rsid w:val="00916079"/>
    <w:rsid w:val="00917CE9"/>
    <w:rsid w:val="00920BF2"/>
    <w:rsid w:val="00922010"/>
    <w:rsid w:val="0093183E"/>
    <w:rsid w:val="00931BD9"/>
    <w:rsid w:val="0093563A"/>
    <w:rsid w:val="009368F3"/>
    <w:rsid w:val="00941636"/>
    <w:rsid w:val="00943742"/>
    <w:rsid w:val="0094392D"/>
    <w:rsid w:val="00945C05"/>
    <w:rsid w:val="00946945"/>
    <w:rsid w:val="00947713"/>
    <w:rsid w:val="00950DE7"/>
    <w:rsid w:val="00953920"/>
    <w:rsid w:val="00953D47"/>
    <w:rsid w:val="0095681E"/>
    <w:rsid w:val="009572D4"/>
    <w:rsid w:val="009617E2"/>
    <w:rsid w:val="00961921"/>
    <w:rsid w:val="0096430A"/>
    <w:rsid w:val="0096554B"/>
    <w:rsid w:val="0096584A"/>
    <w:rsid w:val="00967A48"/>
    <w:rsid w:val="00971F08"/>
    <w:rsid w:val="0097603D"/>
    <w:rsid w:val="0097687F"/>
    <w:rsid w:val="00976949"/>
    <w:rsid w:val="00980477"/>
    <w:rsid w:val="00985253"/>
    <w:rsid w:val="009853B3"/>
    <w:rsid w:val="009854FD"/>
    <w:rsid w:val="00990630"/>
    <w:rsid w:val="00990B37"/>
    <w:rsid w:val="00991761"/>
    <w:rsid w:val="00994DCA"/>
    <w:rsid w:val="00994E33"/>
    <w:rsid w:val="009960EC"/>
    <w:rsid w:val="009970DD"/>
    <w:rsid w:val="009A0FBA"/>
    <w:rsid w:val="009A1601"/>
    <w:rsid w:val="009A3111"/>
    <w:rsid w:val="009A462D"/>
    <w:rsid w:val="009A5CBA"/>
    <w:rsid w:val="009A6875"/>
    <w:rsid w:val="009A7AAF"/>
    <w:rsid w:val="009B1F30"/>
    <w:rsid w:val="009B2FFF"/>
    <w:rsid w:val="009B3AC2"/>
    <w:rsid w:val="009B4DF4"/>
    <w:rsid w:val="009B547C"/>
    <w:rsid w:val="009B564E"/>
    <w:rsid w:val="009B64E5"/>
    <w:rsid w:val="009B7E87"/>
    <w:rsid w:val="009C403E"/>
    <w:rsid w:val="009D06CC"/>
    <w:rsid w:val="009D4FF0"/>
    <w:rsid w:val="009D703C"/>
    <w:rsid w:val="009D718F"/>
    <w:rsid w:val="009E068F"/>
    <w:rsid w:val="009E14E0"/>
    <w:rsid w:val="009E35DB"/>
    <w:rsid w:val="009E47A3"/>
    <w:rsid w:val="009E7EE8"/>
    <w:rsid w:val="009F08F3"/>
    <w:rsid w:val="009F2927"/>
    <w:rsid w:val="009F344F"/>
    <w:rsid w:val="00A048A8"/>
    <w:rsid w:val="00A04F49"/>
    <w:rsid w:val="00A13431"/>
    <w:rsid w:val="00A13E54"/>
    <w:rsid w:val="00A15176"/>
    <w:rsid w:val="00A17F63"/>
    <w:rsid w:val="00A20B7E"/>
    <w:rsid w:val="00A214EA"/>
    <w:rsid w:val="00A2193B"/>
    <w:rsid w:val="00A2351A"/>
    <w:rsid w:val="00A264A9"/>
    <w:rsid w:val="00A27785"/>
    <w:rsid w:val="00A27956"/>
    <w:rsid w:val="00A30187"/>
    <w:rsid w:val="00A30893"/>
    <w:rsid w:val="00A3448A"/>
    <w:rsid w:val="00A36297"/>
    <w:rsid w:val="00A41E2B"/>
    <w:rsid w:val="00A44E3C"/>
    <w:rsid w:val="00A45B74"/>
    <w:rsid w:val="00A51C7F"/>
    <w:rsid w:val="00A52E1D"/>
    <w:rsid w:val="00A61499"/>
    <w:rsid w:val="00A62A77"/>
    <w:rsid w:val="00A63483"/>
    <w:rsid w:val="00A657D7"/>
    <w:rsid w:val="00A660AC"/>
    <w:rsid w:val="00A67E6C"/>
    <w:rsid w:val="00A71B99"/>
    <w:rsid w:val="00A71E81"/>
    <w:rsid w:val="00A739D0"/>
    <w:rsid w:val="00A761D4"/>
    <w:rsid w:val="00A76250"/>
    <w:rsid w:val="00A77EC4"/>
    <w:rsid w:val="00A867DE"/>
    <w:rsid w:val="00A87A8A"/>
    <w:rsid w:val="00A92879"/>
    <w:rsid w:val="00A9442A"/>
    <w:rsid w:val="00AA016F"/>
    <w:rsid w:val="00AA1ED6"/>
    <w:rsid w:val="00AA51D6"/>
    <w:rsid w:val="00AA75FE"/>
    <w:rsid w:val="00AB0BC8"/>
    <w:rsid w:val="00AB11CA"/>
    <w:rsid w:val="00AB14D9"/>
    <w:rsid w:val="00AB3526"/>
    <w:rsid w:val="00AB4AB8"/>
    <w:rsid w:val="00AB655E"/>
    <w:rsid w:val="00AC007F"/>
    <w:rsid w:val="00AC2ECD"/>
    <w:rsid w:val="00AC3119"/>
    <w:rsid w:val="00AC3168"/>
    <w:rsid w:val="00AC49FB"/>
    <w:rsid w:val="00AC5A10"/>
    <w:rsid w:val="00AC703D"/>
    <w:rsid w:val="00AD0AA3"/>
    <w:rsid w:val="00AD3F94"/>
    <w:rsid w:val="00AD4A5A"/>
    <w:rsid w:val="00AE27AC"/>
    <w:rsid w:val="00AE2834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0D1C"/>
    <w:rsid w:val="00B13044"/>
    <w:rsid w:val="00B14656"/>
    <w:rsid w:val="00B157F9"/>
    <w:rsid w:val="00B162B0"/>
    <w:rsid w:val="00B20256"/>
    <w:rsid w:val="00B209B7"/>
    <w:rsid w:val="00B20D09"/>
    <w:rsid w:val="00B2763F"/>
    <w:rsid w:val="00B27AAC"/>
    <w:rsid w:val="00B304F3"/>
    <w:rsid w:val="00B30929"/>
    <w:rsid w:val="00B372AA"/>
    <w:rsid w:val="00B40445"/>
    <w:rsid w:val="00B40BEF"/>
    <w:rsid w:val="00B41888"/>
    <w:rsid w:val="00B445E8"/>
    <w:rsid w:val="00B45A52"/>
    <w:rsid w:val="00B46175"/>
    <w:rsid w:val="00B54C82"/>
    <w:rsid w:val="00B6188F"/>
    <w:rsid w:val="00B61CB5"/>
    <w:rsid w:val="00B664C7"/>
    <w:rsid w:val="00B739F6"/>
    <w:rsid w:val="00B81A6C"/>
    <w:rsid w:val="00B85DE5"/>
    <w:rsid w:val="00B90F73"/>
    <w:rsid w:val="00B93B59"/>
    <w:rsid w:val="00B9406A"/>
    <w:rsid w:val="00B97752"/>
    <w:rsid w:val="00BA2280"/>
    <w:rsid w:val="00BA2A08"/>
    <w:rsid w:val="00BA56D2"/>
    <w:rsid w:val="00BA76E0"/>
    <w:rsid w:val="00BB2A25"/>
    <w:rsid w:val="00BB325E"/>
    <w:rsid w:val="00BB51E9"/>
    <w:rsid w:val="00BB5D25"/>
    <w:rsid w:val="00BC0FDC"/>
    <w:rsid w:val="00BC3053"/>
    <w:rsid w:val="00BC4D2E"/>
    <w:rsid w:val="00BD35CA"/>
    <w:rsid w:val="00BD48AC"/>
    <w:rsid w:val="00BD5F1A"/>
    <w:rsid w:val="00BE1234"/>
    <w:rsid w:val="00BE2FA6"/>
    <w:rsid w:val="00BE333F"/>
    <w:rsid w:val="00BE7406"/>
    <w:rsid w:val="00BE7603"/>
    <w:rsid w:val="00BE7BD0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6E93"/>
    <w:rsid w:val="00C07377"/>
    <w:rsid w:val="00C10478"/>
    <w:rsid w:val="00C10983"/>
    <w:rsid w:val="00C11283"/>
    <w:rsid w:val="00C12107"/>
    <w:rsid w:val="00C14D4B"/>
    <w:rsid w:val="00C154BB"/>
    <w:rsid w:val="00C16F37"/>
    <w:rsid w:val="00C279B5"/>
    <w:rsid w:val="00C27C45"/>
    <w:rsid w:val="00C3185E"/>
    <w:rsid w:val="00C3719D"/>
    <w:rsid w:val="00C46714"/>
    <w:rsid w:val="00C54995"/>
    <w:rsid w:val="00C54D41"/>
    <w:rsid w:val="00C60783"/>
    <w:rsid w:val="00C64672"/>
    <w:rsid w:val="00C651F8"/>
    <w:rsid w:val="00C6615A"/>
    <w:rsid w:val="00C70697"/>
    <w:rsid w:val="00C717C1"/>
    <w:rsid w:val="00C72EF4"/>
    <w:rsid w:val="00C75D2F"/>
    <w:rsid w:val="00C767BE"/>
    <w:rsid w:val="00C76E3C"/>
    <w:rsid w:val="00C80EE4"/>
    <w:rsid w:val="00C81568"/>
    <w:rsid w:val="00C9027A"/>
    <w:rsid w:val="00C9068E"/>
    <w:rsid w:val="00C93895"/>
    <w:rsid w:val="00C93C4B"/>
    <w:rsid w:val="00C944AB"/>
    <w:rsid w:val="00C94614"/>
    <w:rsid w:val="00C95B40"/>
    <w:rsid w:val="00CA1ED8"/>
    <w:rsid w:val="00CA2C42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598F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21CB"/>
    <w:rsid w:val="00D36E71"/>
    <w:rsid w:val="00D373E8"/>
    <w:rsid w:val="00D37D87"/>
    <w:rsid w:val="00D40B33"/>
    <w:rsid w:val="00D4318F"/>
    <w:rsid w:val="00D438BF"/>
    <w:rsid w:val="00D440F8"/>
    <w:rsid w:val="00D454E3"/>
    <w:rsid w:val="00D45920"/>
    <w:rsid w:val="00D50F97"/>
    <w:rsid w:val="00D546FF"/>
    <w:rsid w:val="00D55AD5"/>
    <w:rsid w:val="00D576CA"/>
    <w:rsid w:val="00D5794B"/>
    <w:rsid w:val="00D61AF5"/>
    <w:rsid w:val="00D63E20"/>
    <w:rsid w:val="00D652B5"/>
    <w:rsid w:val="00D66155"/>
    <w:rsid w:val="00D708B0"/>
    <w:rsid w:val="00D73247"/>
    <w:rsid w:val="00D7595F"/>
    <w:rsid w:val="00D775DB"/>
    <w:rsid w:val="00D77B1D"/>
    <w:rsid w:val="00D8021F"/>
    <w:rsid w:val="00D80383"/>
    <w:rsid w:val="00D823C6"/>
    <w:rsid w:val="00D84A45"/>
    <w:rsid w:val="00D86CA3"/>
    <w:rsid w:val="00D871CE"/>
    <w:rsid w:val="00D9196D"/>
    <w:rsid w:val="00D92982"/>
    <w:rsid w:val="00D938BD"/>
    <w:rsid w:val="00D94C77"/>
    <w:rsid w:val="00D9521F"/>
    <w:rsid w:val="00D97C29"/>
    <w:rsid w:val="00DA0F8A"/>
    <w:rsid w:val="00DA305E"/>
    <w:rsid w:val="00DA5417"/>
    <w:rsid w:val="00DA56E8"/>
    <w:rsid w:val="00DB0A9F"/>
    <w:rsid w:val="00DB377D"/>
    <w:rsid w:val="00DB7B7E"/>
    <w:rsid w:val="00DC2D36"/>
    <w:rsid w:val="00DC53EF"/>
    <w:rsid w:val="00DD5387"/>
    <w:rsid w:val="00DE5608"/>
    <w:rsid w:val="00DE58D0"/>
    <w:rsid w:val="00DE654F"/>
    <w:rsid w:val="00DF05FD"/>
    <w:rsid w:val="00DF0B6E"/>
    <w:rsid w:val="00DF0C96"/>
    <w:rsid w:val="00DF15E0"/>
    <w:rsid w:val="00DF37A0"/>
    <w:rsid w:val="00DF71A0"/>
    <w:rsid w:val="00E04FBE"/>
    <w:rsid w:val="00E110E7"/>
    <w:rsid w:val="00E11333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5BF8"/>
    <w:rsid w:val="00E3723A"/>
    <w:rsid w:val="00E37860"/>
    <w:rsid w:val="00E446F1"/>
    <w:rsid w:val="00E46886"/>
    <w:rsid w:val="00E47AEF"/>
    <w:rsid w:val="00E53B75"/>
    <w:rsid w:val="00E54E3B"/>
    <w:rsid w:val="00E56496"/>
    <w:rsid w:val="00E57565"/>
    <w:rsid w:val="00E63838"/>
    <w:rsid w:val="00E64434"/>
    <w:rsid w:val="00E660D3"/>
    <w:rsid w:val="00E67BD9"/>
    <w:rsid w:val="00E67C51"/>
    <w:rsid w:val="00E72EFC"/>
    <w:rsid w:val="00E7404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7C6"/>
    <w:rsid w:val="00EC4207"/>
    <w:rsid w:val="00EC5653"/>
    <w:rsid w:val="00EC71CE"/>
    <w:rsid w:val="00ED1006"/>
    <w:rsid w:val="00ED72C6"/>
    <w:rsid w:val="00EE12C9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4BD"/>
    <w:rsid w:val="00F15FA5"/>
    <w:rsid w:val="00F209B7"/>
    <w:rsid w:val="00F2376F"/>
    <w:rsid w:val="00F243D8"/>
    <w:rsid w:val="00F30828"/>
    <w:rsid w:val="00F3136C"/>
    <w:rsid w:val="00F313D6"/>
    <w:rsid w:val="00F35800"/>
    <w:rsid w:val="00F40F0C"/>
    <w:rsid w:val="00F45306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5BF6"/>
    <w:rsid w:val="00F868F5"/>
    <w:rsid w:val="00F9056A"/>
    <w:rsid w:val="00F90F8D"/>
    <w:rsid w:val="00F92782"/>
    <w:rsid w:val="00F93AA9"/>
    <w:rsid w:val="00F96985"/>
    <w:rsid w:val="00F97838"/>
    <w:rsid w:val="00FA2BB3"/>
    <w:rsid w:val="00FB3437"/>
    <w:rsid w:val="00FB4435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4C7B"/>
    <w:rsid w:val="00FE7336"/>
    <w:rsid w:val="00FE787C"/>
    <w:rsid w:val="00FF1990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B898A83"/>
  <w15:chartTrackingRefBased/>
  <w15:docId w15:val="{05CAB458-415B-4471-A0F5-CF18AC0B56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uiPriority="35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67C6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lang w:val="en-GB" w:eastAsia="zh-CN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D50F9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2 Char,h2 Char"/>
    <w:basedOn w:val="Heading1"/>
    <w:next w:val="Normal"/>
    <w:qFormat/>
    <w:rsid w:val="00D50F9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qFormat/>
    <w:rsid w:val="00D50F9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qFormat/>
    <w:rsid w:val="00D50F9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D50F9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D50F9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D50F9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D50F9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D50F9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50F97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D50F97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D50F97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uiPriority w:val="35"/>
    <w:qFormat/>
    <w:rsid w:val="00D50F97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D50F97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D50F97"/>
    <w:pPr>
      <w:ind w:left="1418" w:hanging="1418"/>
    </w:pPr>
  </w:style>
  <w:style w:type="paragraph" w:styleId="TOC3">
    <w:name w:val="toc 3"/>
    <w:basedOn w:val="TOC2"/>
    <w:semiHidden/>
    <w:rsid w:val="00D50F97"/>
    <w:pPr>
      <w:ind w:left="1134" w:hanging="1134"/>
    </w:pPr>
  </w:style>
  <w:style w:type="paragraph" w:styleId="TOC2">
    <w:name w:val="toc 2"/>
    <w:basedOn w:val="TOC1"/>
    <w:semiHidden/>
    <w:rsid w:val="00D50F97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D50F97"/>
    <w:pPr>
      <w:ind w:left="284"/>
    </w:pPr>
  </w:style>
  <w:style w:type="paragraph" w:styleId="Index1">
    <w:name w:val="index 1"/>
    <w:basedOn w:val="Normal"/>
    <w:semiHidden/>
    <w:rsid w:val="00D50F97"/>
    <w:pPr>
      <w:keepLines/>
      <w:spacing w:after="0"/>
    </w:pPr>
  </w:style>
  <w:style w:type="paragraph" w:styleId="DocumentMap">
    <w:name w:val="Document Map"/>
    <w:basedOn w:val="Normal"/>
    <w:semiHidden/>
    <w:rsid w:val="00D50F97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D50F97"/>
    <w:pPr>
      <w:ind w:left="851"/>
    </w:pPr>
  </w:style>
  <w:style w:type="paragraph" w:styleId="ListNumber">
    <w:name w:val="List Number"/>
    <w:basedOn w:val="List"/>
    <w:rsid w:val="00D50F97"/>
  </w:style>
  <w:style w:type="paragraph" w:styleId="List">
    <w:name w:val="List"/>
    <w:basedOn w:val="Normal"/>
    <w:rsid w:val="00D50F97"/>
    <w:pPr>
      <w:ind w:left="568" w:hanging="284"/>
    </w:pPr>
  </w:style>
  <w:style w:type="paragraph" w:styleId="Header">
    <w:name w:val="header"/>
    <w:rsid w:val="00D50F9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D50F97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D50F97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D50F9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D50F97"/>
    <w:pPr>
      <w:ind w:left="1418" w:hanging="1418"/>
    </w:pPr>
  </w:style>
  <w:style w:type="paragraph" w:styleId="TOC6">
    <w:name w:val="toc 6"/>
    <w:basedOn w:val="TOC5"/>
    <w:next w:val="Normal"/>
    <w:semiHidden/>
    <w:rsid w:val="00D50F97"/>
    <w:pPr>
      <w:ind w:left="1985" w:hanging="1985"/>
    </w:pPr>
  </w:style>
  <w:style w:type="paragraph" w:styleId="TOC7">
    <w:name w:val="toc 7"/>
    <w:basedOn w:val="TOC6"/>
    <w:next w:val="Normal"/>
    <w:semiHidden/>
    <w:rsid w:val="00D50F97"/>
    <w:pPr>
      <w:ind w:left="2268" w:hanging="2268"/>
    </w:pPr>
  </w:style>
  <w:style w:type="paragraph" w:styleId="ListBullet2">
    <w:name w:val="List Bullet 2"/>
    <w:basedOn w:val="ListBullet"/>
    <w:rsid w:val="00D50F97"/>
    <w:pPr>
      <w:numPr>
        <w:numId w:val="6"/>
      </w:numPr>
    </w:pPr>
  </w:style>
  <w:style w:type="paragraph" w:styleId="ListBullet">
    <w:name w:val="List Bullet"/>
    <w:basedOn w:val="BodyText"/>
    <w:rsid w:val="00D50F97"/>
    <w:pPr>
      <w:numPr>
        <w:numId w:val="5"/>
      </w:numPr>
    </w:pPr>
  </w:style>
  <w:style w:type="paragraph" w:styleId="ListBullet3">
    <w:name w:val="List Bullet 3"/>
    <w:basedOn w:val="ListBullet2"/>
    <w:rsid w:val="00D50F97"/>
    <w:pPr>
      <w:numPr>
        <w:numId w:val="7"/>
      </w:numPr>
    </w:pPr>
  </w:style>
  <w:style w:type="paragraph" w:customStyle="1" w:styleId="EQ">
    <w:name w:val="EQ"/>
    <w:basedOn w:val="Normal"/>
    <w:next w:val="Normal"/>
    <w:rsid w:val="00D50F97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D50F97"/>
    <w:pPr>
      <w:ind w:left="851"/>
    </w:pPr>
  </w:style>
  <w:style w:type="paragraph" w:styleId="List3">
    <w:name w:val="List 3"/>
    <w:basedOn w:val="List2"/>
    <w:rsid w:val="00D50F97"/>
    <w:pPr>
      <w:ind w:left="1135"/>
    </w:pPr>
  </w:style>
  <w:style w:type="paragraph" w:styleId="List4">
    <w:name w:val="List 4"/>
    <w:basedOn w:val="List3"/>
    <w:rsid w:val="00D50F97"/>
    <w:pPr>
      <w:ind w:left="1418"/>
    </w:pPr>
  </w:style>
  <w:style w:type="paragraph" w:styleId="List5">
    <w:name w:val="List 5"/>
    <w:basedOn w:val="List4"/>
    <w:rsid w:val="00D50F97"/>
    <w:pPr>
      <w:ind w:left="1702"/>
    </w:pPr>
  </w:style>
  <w:style w:type="paragraph" w:customStyle="1" w:styleId="EditorsNote">
    <w:name w:val="Editor's Note"/>
    <w:basedOn w:val="Normal"/>
    <w:rsid w:val="00D50F97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D50F97"/>
    <w:pPr>
      <w:numPr>
        <w:numId w:val="8"/>
      </w:numPr>
    </w:pPr>
  </w:style>
  <w:style w:type="paragraph" w:styleId="ListBullet5">
    <w:name w:val="List Bullet 5"/>
    <w:basedOn w:val="ListBullet4"/>
    <w:rsid w:val="00D50F97"/>
    <w:pPr>
      <w:numPr>
        <w:numId w:val="4"/>
      </w:numPr>
    </w:pPr>
  </w:style>
  <w:style w:type="paragraph" w:styleId="Footer">
    <w:name w:val="footer"/>
    <w:basedOn w:val="Header"/>
    <w:semiHidden/>
    <w:rsid w:val="00D50F97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D50F97"/>
    <w:pPr>
      <w:numPr>
        <w:numId w:val="2"/>
      </w:numPr>
    </w:pPr>
  </w:style>
  <w:style w:type="paragraph" w:styleId="BalloonText">
    <w:name w:val="Balloon Text"/>
    <w:basedOn w:val="Normal"/>
    <w:semiHidden/>
    <w:rsid w:val="00D50F97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D50F97"/>
  </w:style>
  <w:style w:type="paragraph" w:styleId="BodyText">
    <w:name w:val="Body Text"/>
    <w:basedOn w:val="Normal"/>
    <w:link w:val="BodyTextChar"/>
    <w:rsid w:val="00D50F97"/>
  </w:style>
  <w:style w:type="character" w:styleId="Hyperlink">
    <w:name w:val="Hyperlink"/>
    <w:uiPriority w:val="99"/>
    <w:rsid w:val="00D50F97"/>
    <w:rPr>
      <w:color w:val="0000FF"/>
      <w:u w:val="single"/>
      <w:lang w:val="en-GB"/>
    </w:rPr>
  </w:style>
  <w:style w:type="character" w:styleId="FollowedHyperlink">
    <w:name w:val="FollowedHyperlink"/>
    <w:semiHidden/>
    <w:rsid w:val="00D50F97"/>
    <w:rPr>
      <w:color w:val="FF0000"/>
      <w:u w:val="single"/>
    </w:rPr>
  </w:style>
  <w:style w:type="character" w:styleId="CommentReference">
    <w:name w:val="annotation reference"/>
    <w:semiHidden/>
    <w:rsid w:val="00D50F97"/>
    <w:rPr>
      <w:sz w:val="16"/>
      <w:szCs w:val="16"/>
    </w:rPr>
  </w:style>
  <w:style w:type="paragraph" w:styleId="CommentText">
    <w:name w:val="annotation text"/>
    <w:basedOn w:val="Normal"/>
    <w:semiHidden/>
    <w:rsid w:val="00D50F97"/>
  </w:style>
  <w:style w:type="paragraph" w:styleId="CommentSubject">
    <w:name w:val="annotation subject"/>
    <w:basedOn w:val="CommentText"/>
    <w:next w:val="CommentText"/>
    <w:semiHidden/>
    <w:rsid w:val="00D50F97"/>
    <w:rPr>
      <w:b/>
      <w:bCs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D50F97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D50F97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D50F97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D50F97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D50F97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link w:val="ProposalChar"/>
    <w:rsid w:val="00D50F97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D50F97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D50F97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D50F97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D50F97"/>
    <w:pPr>
      <w:spacing w:after="0"/>
    </w:pPr>
  </w:style>
  <w:style w:type="paragraph" w:customStyle="1" w:styleId="TAL">
    <w:name w:val="TAL"/>
    <w:basedOn w:val="Normal"/>
    <w:rsid w:val="00D50F97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D50F97"/>
    <w:pPr>
      <w:jc w:val="center"/>
    </w:pPr>
  </w:style>
  <w:style w:type="paragraph" w:customStyle="1" w:styleId="TAH">
    <w:name w:val="TAH"/>
    <w:basedOn w:val="TAC"/>
    <w:rsid w:val="00D50F97"/>
    <w:rPr>
      <w:b/>
    </w:rPr>
  </w:style>
  <w:style w:type="paragraph" w:customStyle="1" w:styleId="TAN">
    <w:name w:val="TAN"/>
    <w:basedOn w:val="TAL"/>
    <w:rsid w:val="00D50F97"/>
    <w:pPr>
      <w:ind w:left="851" w:hanging="851"/>
    </w:pPr>
  </w:style>
  <w:style w:type="paragraph" w:customStyle="1" w:styleId="TAR">
    <w:name w:val="TAR"/>
    <w:basedOn w:val="TAL"/>
    <w:rsid w:val="00D50F97"/>
    <w:pPr>
      <w:jc w:val="right"/>
    </w:pPr>
  </w:style>
  <w:style w:type="paragraph" w:customStyle="1" w:styleId="TH">
    <w:name w:val="TH"/>
    <w:basedOn w:val="Normal"/>
    <w:rsid w:val="00D50F97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D50F97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D50F97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50F9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50F9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50F9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G">
    <w:name w:val="ZG"/>
    <w:rsid w:val="00D50F9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character" w:customStyle="1" w:styleId="ZGSM">
    <w:name w:val="ZGSM"/>
    <w:rsid w:val="00D50F97"/>
  </w:style>
  <w:style w:type="paragraph" w:customStyle="1" w:styleId="ZH">
    <w:name w:val="ZH"/>
    <w:rsid w:val="00D50F9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ZT">
    <w:name w:val="ZT"/>
    <w:rsid w:val="00D50F9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D50F9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50F9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50F97"/>
    <w:pPr>
      <w:framePr w:wrap="notBeside" w:y="16161"/>
    </w:pPr>
  </w:style>
  <w:style w:type="paragraph" w:customStyle="1" w:styleId="FP">
    <w:name w:val="FP"/>
    <w:basedOn w:val="Normal"/>
    <w:rsid w:val="00D50F97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D50F97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D50F97"/>
    <w:pPr>
      <w:ind w:left="1418" w:hanging="1418"/>
      <w:jc w:val="left"/>
    </w:pPr>
    <w:rPr>
      <w:b/>
    </w:rPr>
  </w:style>
  <w:style w:type="paragraph" w:customStyle="1" w:styleId="Keyproposal">
    <w:name w:val="Key proposal"/>
    <w:basedOn w:val="Proposal"/>
    <w:link w:val="KeyproposalChar"/>
    <w:qFormat/>
    <w:rsid w:val="003C7228"/>
    <w:pPr>
      <w:numPr>
        <w:numId w:val="16"/>
      </w:numPr>
      <w:ind w:left="1701" w:hanging="1701"/>
    </w:pPr>
  </w:style>
  <w:style w:type="character" w:customStyle="1" w:styleId="ProposalChar">
    <w:name w:val="Proposal Char"/>
    <w:basedOn w:val="DefaultParagraphFont"/>
    <w:link w:val="Proposal"/>
    <w:rsid w:val="004E28F4"/>
    <w:rPr>
      <w:rFonts w:ascii="Arial" w:hAnsi="Arial"/>
      <w:b/>
      <w:bCs/>
      <w:lang w:val="en-GB" w:eastAsia="zh-CN"/>
    </w:rPr>
  </w:style>
  <w:style w:type="character" w:customStyle="1" w:styleId="KeyproposalChar">
    <w:name w:val="Key proposal Char"/>
    <w:basedOn w:val="ProposalChar"/>
    <w:link w:val="Keyproposal"/>
    <w:rsid w:val="003C7228"/>
    <w:rPr>
      <w:rFonts w:ascii="Arial" w:hAnsi="Arial"/>
      <w:b/>
      <w:bCs/>
      <w:lang w:val="en-GB" w:eastAsia="zh-CN"/>
    </w:rPr>
  </w:style>
  <w:style w:type="paragraph" w:styleId="ListParagraph">
    <w:name w:val="List Paragraph"/>
    <w:aliases w:val="- Bullets"/>
    <w:basedOn w:val="Normal"/>
    <w:link w:val="ListParagraphChar"/>
    <w:uiPriority w:val="34"/>
    <w:qFormat/>
    <w:rsid w:val="00ED72C6"/>
    <w:pPr>
      <w:ind w:left="720"/>
      <w:contextualSpacing/>
    </w:pPr>
  </w:style>
  <w:style w:type="table" w:styleId="TableGrid">
    <w:name w:val="Table Grid"/>
    <w:basedOn w:val="TableNormal"/>
    <w:uiPriority w:val="59"/>
    <w:rsid w:val="0077692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s">
    <w:name w:val="References"/>
    <w:basedOn w:val="Normal"/>
    <w:rsid w:val="00D775DB"/>
    <w:pPr>
      <w:numPr>
        <w:ilvl w:val="2"/>
        <w:numId w:val="30"/>
      </w:numPr>
      <w:overflowPunct/>
      <w:autoSpaceDE/>
      <w:autoSpaceDN/>
      <w:adjustRightInd/>
      <w:spacing w:after="0"/>
      <w:jc w:val="left"/>
      <w:textAlignment w:val="auto"/>
    </w:pPr>
    <w:rPr>
      <w:szCs w:val="24"/>
      <w:lang w:val="en-US" w:eastAsia="en-US"/>
    </w:rPr>
  </w:style>
  <w:style w:type="character" w:customStyle="1" w:styleId="ListParagraphChar">
    <w:name w:val="List Paragraph Char"/>
    <w:aliases w:val="- Bullets Char"/>
    <w:link w:val="ListParagraph"/>
    <w:uiPriority w:val="34"/>
    <w:qFormat/>
    <w:rsid w:val="00190C5C"/>
    <w:rPr>
      <w:rFonts w:ascii="Times New Roman" w:hAnsi="Times New Roman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6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51739">
          <w:marLeft w:val="7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521777">
          <w:marLeft w:val="7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58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9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706030">
          <w:marLeft w:val="7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31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201522">
          <w:marLeft w:val="7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39536">
          <w:marLeft w:val="835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400933">
          <w:marLeft w:val="835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74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5NUHHDQN7SK2-1-181211</_dlc_DocId>
    <_dlc_DocIdUrl xmlns="08b2df90-05d3-4030-90d4-c9feeb4a1cd9">
      <Url>https://ericoll.internal.ericsson.com/sites/star/_layouts/DocIdRedir.aspx?ID=5NUHHDQN7SK2-1-181211</Url>
      <Description>5NUHHDQN7SK2-1-181211</Description>
    </_dlc_DocIdUrl>
  </documentManagement>
</p:properties>
</file>

<file path=customXml/item3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8DFFC9-AAD7-4321-BD8D-3713DA23F75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D325071-9D9A-47E7-8876-762D17A234CE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3.xml><?xml version="1.0" encoding="utf-8"?>
<ds:datastoreItem xmlns:ds="http://schemas.openxmlformats.org/officeDocument/2006/customXml" ds:itemID="{7F131872-8283-4607-B02E-AA48976C03F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9BCB58A0-6D5B-477A-B32C-D135C6C08969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A0E73EB0-7BDE-46CB-A0F3-8F0605219C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58B2A8B4-10CC-4064-85A3-03E9E156841F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F6AB8EB3-CD92-403F-A4C4-5B7F73BFDF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</Template>
  <TotalTime>0</TotalTime>
  <Pages>3</Pages>
  <Words>1244</Words>
  <Characters>7091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>Ericsson</vt:lpstr>
      <vt:lpstr>Discussion</vt:lpstr>
      <vt:lpstr>    1.1	BWP and random-access resources</vt:lpstr>
      <vt:lpstr>    1.2	Random-access and BWP timer</vt:lpstr>
      <vt:lpstr>Proposals</vt:lpstr>
    </vt:vector>
  </TitlesOfParts>
  <Company>Ericsson</Company>
  <LinksUpToDate>false</LinksUpToDate>
  <CharactersWithSpaces>8319</CharactersWithSpaces>
  <SharedDoc>false</SharedDoc>
  <HLinks>
    <vt:vector size="12" baseType="variant">
      <vt:variant>
        <vt:i4>65569</vt:i4>
      </vt:variant>
      <vt:variant>
        <vt:i4>21</vt:i4>
      </vt:variant>
      <vt:variant>
        <vt:i4>0</vt:i4>
      </vt:variant>
      <vt:variant>
        <vt:i4>5</vt:i4>
      </vt:variant>
      <vt:variant>
        <vt:lpwstr>ftp://www.3gpp.org/Specs/archive/36_series/36.881/36881-e00.zip</vt:lpwstr>
      </vt:variant>
      <vt:variant>
        <vt:lpwstr/>
      </vt:variant>
      <vt:variant>
        <vt:i4>6619217</vt:i4>
      </vt:variant>
      <vt:variant>
        <vt:i4>18</vt:i4>
      </vt:variant>
      <vt:variant>
        <vt:i4>0</vt:i4>
      </vt:variant>
      <vt:variant>
        <vt:i4>5</vt:i4>
      </vt:variant>
      <vt:variant>
        <vt:lpwstr>ftp://www.3gpp.org/tsg_ran/TSG_RAN//TSGR_72/Docs/RP-161299.zip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 Wang YP</dc:creator>
  <cp:keywords>3GPP; Ericsson; TDoc</cp:keywords>
  <cp:lastModifiedBy>Erik Dahlman</cp:lastModifiedBy>
  <cp:revision>2</cp:revision>
  <cp:lastPrinted>2017-11-17T13:06:00Z</cp:lastPrinted>
  <dcterms:created xsi:type="dcterms:W3CDTF">2017-11-27T17:15:00Z</dcterms:created>
  <dcterms:modified xsi:type="dcterms:W3CDTF">2017-11-27T17:15:00Z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EriCOLLCategory">
    <vt:lpwstr>1;#Research|7f1f7aab-c784-40ec-8666-825d2ac7abef</vt:lpwstr>
  </property>
  <property fmtid="{D5CDD505-2E9C-101B-9397-08002B2CF9AE}" pid="4" name="EriCOLLOrganizationUnit">
    <vt:lpwstr>2;#GFTE ER Radio Access Technologies|692a7af5-c1f7-4d68-b1ab-a7920dfecb78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EriCOLLProjects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ContentTypeId">
    <vt:lpwstr>0x010100BB337192E63E44A7A744CE7393F41F4E00FC0FCE182CC02C499F00CC069FCD5A25</vt:lpwstr>
  </property>
  <property fmtid="{D5CDD505-2E9C-101B-9397-08002B2CF9AE}" pid="13" name="_dlc_DocIdItemGuid">
    <vt:lpwstr>d9a961e0-c69c-4024-8448-4ee64fe60580</vt:lpwstr>
  </property>
</Properties>
</file>